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-1594485</wp:posOffset>
                </wp:positionH>
                <wp:positionV relativeFrom="page">
                  <wp:posOffset>7074535</wp:posOffset>
                </wp:positionV>
                <wp:extent cx="904875" cy="889635"/>
                <wp:effectExtent l="0" t="0" r="9525" b="5715"/>
                <wp:wrapNone/>
                <wp:docPr id="22" name="椭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889635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-125.55pt;margin-top:557.05pt;height:70.05pt;width:71.25pt;mso-position-vertical-relative:page;z-index:251664384;v-text-anchor:middle;mso-width-relative:page;mso-height-relative:page;" fillcolor="#8FAADC [1944]" filled="t" stroked="f" coordsize="21600,21600" o:gfxdata="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-1668780</wp:posOffset>
                </wp:positionH>
                <wp:positionV relativeFrom="page">
                  <wp:posOffset>746760</wp:posOffset>
                </wp:positionV>
                <wp:extent cx="6849110" cy="1971040"/>
                <wp:effectExtent l="0" t="0" r="8890" b="10160"/>
                <wp:wrapNone/>
                <wp:docPr id="24" name="圆角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9110" cy="1971040"/>
                        </a:xfrm>
                        <a:prstGeom prst="round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-131.4pt;margin-top:58.8pt;height:155.2pt;width:539.3pt;mso-position-vertical-relative:page;z-index:251662336;v-text-anchor:middle;mso-width-relative:page;mso-height-relative:page;" fillcolor="#0070C0" filled="t" stroked="f" coordsize="21600,21600" arcsize="0.166666666666667" o:gfxdata="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IX688HZAAAADAEAAA8AAAAAAAAAAQAgAAAA&#10;IgAAAGRycy9kb3ducmV2LnhtbFBLAQIUABQAAAAIAIdO4kB8bb4NfAIAANkEAAAOAAAAAAAAAAEA&#10;IAAAACgBAABkcnMvZTJvRG9jLnhtbFBLBQYAAAAABgAGAFkBAAAWBgAAAAA=&#10;">
                <v:fill on="t" focussize="0,0"/>
                <v:stroke on="f" weight="1pt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-2359660</wp:posOffset>
                </wp:positionH>
                <wp:positionV relativeFrom="page">
                  <wp:posOffset>7270750</wp:posOffset>
                </wp:positionV>
                <wp:extent cx="1747520" cy="1717040"/>
                <wp:effectExtent l="0" t="0" r="5080" b="16510"/>
                <wp:wrapNone/>
                <wp:docPr id="25" name="椭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7520" cy="1717040"/>
                        </a:xfrm>
                        <a:prstGeom prst="ellipse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-185.8pt;margin-top:572.5pt;height:135.2pt;width:137.6pt;mso-position-vertical-relative:page;z-index:251663360;v-text-anchor:middle;mso-width-relative:page;mso-height-relative:page;" fillcolor="#0070C0" filled="t" stroked="f" coordsize="21600,21600" o:gfxdata="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hN89yN4AAAAOAQAADwAAAAAAAAABACAAAAAiAAAAZHJzL2Rv&#10;d25yZXYueG1sUEsBAhQAFAAAAAgAh07iQKQmfSZtAgAA0QQAAA4AAAAAAAAAAQAgAAAALQEAAGRy&#10;cy9lMm9Eb2MueG1sUEsFBgAAAAAGAAYAWQEAAAwGAAAAAA==&#10;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5051425</wp:posOffset>
                </wp:positionH>
                <wp:positionV relativeFrom="page">
                  <wp:posOffset>3865245</wp:posOffset>
                </wp:positionV>
                <wp:extent cx="1513205" cy="1445260"/>
                <wp:effectExtent l="0" t="0" r="10795" b="2540"/>
                <wp:wrapNone/>
                <wp:docPr id="14" name="椭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3205" cy="1445260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97.75pt;margin-top:304.35pt;height:113.8pt;width:119.15pt;mso-position-vertical-relative:page;z-index:251666432;v-text-anchor:middle;mso-width-relative:page;mso-height-relative:page;" fillcolor="#B4C7E7 [1304]" filled="t" stroked="f" coordsize="21600,21600" o:gfxdata="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-898525</wp:posOffset>
                </wp:positionH>
                <wp:positionV relativeFrom="page">
                  <wp:posOffset>1073150</wp:posOffset>
                </wp:positionV>
                <wp:extent cx="5767070" cy="926465"/>
                <wp:effectExtent l="0" t="0" r="0" b="0"/>
                <wp:wrapNone/>
                <wp:docPr id="19" name="文本框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7070" cy="9264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1200" w:lineRule="exact"/>
                              <w:jc w:val="center"/>
                              <w:textAlignment w:val="auto"/>
                              <w:rPr>
                                <w:rFonts w:hint="eastAsia" w:ascii="方正小标宋_GBK" w:hAnsi="方正小标宋_GBK" w:eastAsia="方正小标宋_GBK" w:cs="方正小标宋_GBK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2025寒假交流项目招生简章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0.75pt;margin-top:84.5pt;height:72.95pt;width:454.1pt;mso-position-vertical-relative:page;z-index:251667456;mso-width-relative:page;mso-height-relative:page;" filled="f" stroked="f" coordsize="21600,21600" o:gfxdata="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AhfW3XdAAAADAEAAA8AAAAAAAAAAQAgAAAAIgAA&#10;AGRycy9kb3ducmV2LnhtbFBLAQIUABQAAAAIAIdO4kCksNc5PAIAAGgEAAAOAAAAAAAAAAEAIAAA&#10;ACw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1200" w:lineRule="exact"/>
                        <w:jc w:val="center"/>
                        <w:textAlignment w:val="auto"/>
                        <w:rPr>
                          <w:rFonts w:hint="eastAsia" w:ascii="方正小标宋_GBK" w:hAnsi="方正小标宋_GBK" w:eastAsia="方正小标宋_GBK" w:cs="方正小标宋_GBK"/>
                          <w:b/>
                          <w:bCs/>
                          <w:color w:val="FFFFFF" w:themeColor="background1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小标宋_GBK" w:hAnsi="方正小标宋_GBK" w:eastAsia="方正小标宋_GBK" w:cs="方正小标宋_GBK"/>
                          <w:b/>
                          <w:bCs/>
                          <w:color w:val="FFFFFF" w:themeColor="background1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2025寒假交流项目招生简章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5239385</wp:posOffset>
                </wp:positionH>
                <wp:positionV relativeFrom="page">
                  <wp:posOffset>3060065</wp:posOffset>
                </wp:positionV>
                <wp:extent cx="1838325" cy="1755140"/>
                <wp:effectExtent l="0" t="0" r="9525" b="16510"/>
                <wp:wrapNone/>
                <wp:docPr id="21" name="椭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8325" cy="1755140"/>
                        </a:xfrm>
                        <a:prstGeom prst="ellipse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12.55pt;margin-top:240.95pt;height:138.2pt;width:144.75pt;mso-position-vertical-relative:page;z-index:251665408;v-text-anchor:middle;mso-width-relative:page;mso-height-relative:page;" fillcolor="#0070C0" filled="t" stroked="f" coordsize="21600,21600" o:gfxdata="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wOOPU90AAAAMAQAADwAAAAAAAAABACAAAAAiAAAAZHJzL2Rv&#10;d25yZXYueG1sUEsBAhQAFAAAAAgAh07iQB6ODzxuAgAA0QQAAA4AAAAAAAAAAQAgAAAALAEAAGRy&#10;cy9lMm9Eb2MueG1sUEsFBgAAAAAGAAYAWQEAAAwGAAAAAA==&#10;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eastAsia="zh-CN"/>
        </w:rPr>
        <w:t>哈不多</w:t>
      </w:r>
    </w:p>
    <w:p/>
    <w:p/>
    <w:p/>
    <w:p/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751205</wp:posOffset>
                </wp:positionH>
                <wp:positionV relativeFrom="page">
                  <wp:posOffset>2047875</wp:posOffset>
                </wp:positionV>
                <wp:extent cx="4358640" cy="535305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8640" cy="5353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600" w:lineRule="exact"/>
                              <w:jc w:val="right"/>
                              <w:textAlignment w:val="auto"/>
                              <w:rPr>
                                <w:rFonts w:hint="eastAsia" w:ascii="汉仪润圆-65简" w:hAnsi="汉仪润圆-65简" w:eastAsia="汉仪润圆-65简" w:cs="汉仪润圆-65简"/>
                                <w:b w:val="0"/>
                                <w:bCs w:val="0"/>
                                <w:color w:val="FFFFFF" w:themeColor="background1"/>
                                <w:sz w:val="56"/>
                                <w:szCs w:val="5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润圆-65简" w:hAnsi="汉仪润圆-65简" w:eastAsia="汉仪润圆-65简" w:cs="汉仪润圆-65简"/>
                                <w:b w:val="0"/>
                                <w:bCs w:val="0"/>
                                <w:color w:val="FFFFFF" w:themeColor="background1"/>
                                <w:sz w:val="56"/>
                                <w:szCs w:val="5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——</w:t>
                            </w: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FFFFFF" w:themeColor="background1"/>
                                <w:sz w:val="56"/>
                                <w:szCs w:val="5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泰国皇家理工大学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9.15pt;margin-top:161.25pt;height:42.15pt;width:343.2pt;mso-position-vertical-relative:page;z-index:251668480;mso-width-relative:page;mso-height-relative:page;" filled="f" stroked="f" coordsize="21600,21600" o:gfxdata="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Dhk8kK2wAAAAsBAAAPAAAAAAAAAAEAIAAAACIAAABk&#10;cnMvZG93bnJldi54bWxQSwECFAAUAAAACACHTuJAUVrQkDwCAABo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600" w:lineRule="exact"/>
                        <w:jc w:val="right"/>
                        <w:textAlignment w:val="auto"/>
                        <w:rPr>
                          <w:rFonts w:hint="eastAsia" w:ascii="汉仪润圆-65简" w:hAnsi="汉仪润圆-65简" w:eastAsia="汉仪润圆-65简" w:cs="汉仪润圆-65简"/>
                          <w:b w:val="0"/>
                          <w:bCs w:val="0"/>
                          <w:color w:val="FFFFFF" w:themeColor="background1"/>
                          <w:sz w:val="56"/>
                          <w:szCs w:val="5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润圆-65简" w:hAnsi="汉仪润圆-65简" w:eastAsia="汉仪润圆-65简" w:cs="汉仪润圆-65简"/>
                          <w:b w:val="0"/>
                          <w:bCs w:val="0"/>
                          <w:color w:val="FFFFFF" w:themeColor="background1"/>
                          <w:sz w:val="56"/>
                          <w:szCs w:val="5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——</w:t>
                      </w:r>
                      <w:r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FFFFFF" w:themeColor="background1"/>
                          <w:sz w:val="56"/>
                          <w:szCs w:val="5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泰国皇家理工大学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/>
    <w:p/>
    <w:p>
      <w:r>
        <w:rPr>
          <w:sz w:val="21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-1071880</wp:posOffset>
                </wp:positionH>
                <wp:positionV relativeFrom="paragraph">
                  <wp:posOffset>132080</wp:posOffset>
                </wp:positionV>
                <wp:extent cx="2447290" cy="521970"/>
                <wp:effectExtent l="0" t="0" r="3810" b="11430"/>
                <wp:wrapNone/>
                <wp:docPr id="134" name="组合 1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7290" cy="521970"/>
                          <a:chOff x="1264" y="5051"/>
                          <a:chExt cx="3854" cy="822"/>
                        </a:xfrm>
                      </wpg:grpSpPr>
                      <wpg:grpSp>
                        <wpg:cNvPr id="124" name="组合 124"/>
                        <wpg:cNvGrpSpPr/>
                        <wpg:grpSpPr>
                          <a:xfrm>
                            <a:off x="1264" y="5051"/>
                            <a:ext cx="3855" cy="822"/>
                            <a:chOff x="10266" y="18122"/>
                            <a:chExt cx="3932" cy="848"/>
                          </a:xfrm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wpg:grpSpPr>
                        <wps:wsp>
                          <wps:cNvPr id="125" name="矩形 3"/>
                          <wps:cNvSpPr/>
                          <wps:spPr>
                            <a:xfrm>
                              <a:off x="11066" y="18124"/>
                              <a:ext cx="3132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g:grpSp>
                          <wpg:cNvPr id="126" name="组合 10"/>
                          <wpg:cNvGrpSpPr/>
                          <wpg:grpSpPr>
                            <a:xfrm>
                              <a:off x="10266" y="18122"/>
                              <a:ext cx="316" cy="848"/>
                              <a:chOff x="985" y="18122"/>
                              <a:chExt cx="316" cy="848"/>
                            </a:xfrm>
                            <a:grpFill/>
                          </wpg:grpSpPr>
                          <wps:wsp>
                            <wps:cNvPr id="127" name="矩形 4"/>
                            <wps:cNvSpPr/>
                            <wps:spPr>
                              <a:xfrm>
                                <a:off x="985" y="18122"/>
                                <a:ext cx="120" cy="846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128" name="矩形 5"/>
                            <wps:cNvSpPr/>
                            <wps:spPr>
                              <a:xfrm>
                                <a:off x="1181" y="18124"/>
                                <a:ext cx="120" cy="846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129" name="矩形 4"/>
                          <wps:cNvSpPr/>
                          <wps:spPr>
                            <a:xfrm>
                              <a:off x="10656" y="18124"/>
                              <a:ext cx="120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30" name="矩形 4"/>
                          <wps:cNvSpPr/>
                          <wps:spPr>
                            <a:xfrm>
                              <a:off x="10848" y="18124"/>
                              <a:ext cx="120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123" name="文本框 123"/>
                        <wps:cNvSpPr txBox="1"/>
                        <wps:spPr>
                          <a:xfrm>
                            <a:off x="2305" y="5120"/>
                            <a:ext cx="2531" cy="69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500" w:lineRule="exact"/>
                                <w:jc w:val="distribute"/>
                                <w:textAlignment w:val="auto"/>
                                <w:rPr>
                                  <w:rFonts w:hint="eastAsia" w:ascii="汉仪中黑简" w:hAnsi="汉仪中黑简" w:eastAsia="汉仪中黑简" w:cs="汉仪中黑简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中黑简" w:hAnsi="汉仪中黑简" w:eastAsia="汉仪中黑简" w:cs="汉仪中黑简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项目简介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84.4pt;margin-top:10.4pt;height:41.1pt;width:192.7pt;z-index:251672576;mso-width-relative:page;mso-height-relative:page;" coordorigin="1264,5051" coordsize="3854,822" o:gfxdata="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">
                <o:lock v:ext="edit" aspectratio="f"/>
                <v:group id="_x0000_s1026" o:spid="_x0000_s1026" o:spt="203" style="position:absolute;left:1264;top:5051;height:822;width:3855;" coordorigin="10266,18122" coordsize="3932,848" o:gfxdata="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LkUx7K7AAAA3AAAAA8AAAAAAAAAAQAgAAAAIgAAAGRycy9kb3ducmV2LnhtbFBL&#10;AQIUABQAAAAIAIdO4kAzLwWeOwAAADkAAAAVAAAAAAAAAAEAIAAAAAoBAABkcnMvZ3JvdXBzaGFw&#10;ZXhtbC54bWxQSwUGAAAAAAYABgBgAQAAxwMAAAAA&#10;">
                  <o:lock v:ext="edit" aspectratio="f"/>
                  <v:rect id="矩形 3" o:spid="_x0000_s1026" o:spt="1" style="position:absolute;left:11066;top:18124;height:846;width:3132;v-text-anchor:middle;" filled="t" stroked="f" coordsize="21600,21600" o:gfxdata="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IcytoO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group id="组合 10" o:spid="_x0000_s1026" o:spt="203" style="position:absolute;left:10266;top:18122;height:848;width:316;" coordorigin="985,18122" coordsize="316,848" o:gfxdata="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mivxevAAAANwAAAAPAAAAAAAAAAEAIAAAACIAAABkcnMvZG93bnJldi54bWxQ&#10;SwECFAAUAAAACACHTuJAMy8FnjsAAAA5AAAAFQAAAAAAAAABACAAAAALAQAAZHJzL2dyb3Vwc2hh&#10;cGV4bWwueG1sUEsFBgAAAAAGAAYAYAEAAMgDAAAAAA==&#10;">
                    <o:lock v:ext="edit" aspectratio="f"/>
                    <v:rect id="矩形 4" o:spid="_x0000_s1026" o:spt="1" style="position:absolute;left:985;top:18122;height:846;width:120;v-text-anchor:middle;" filled="t" stroked="f" coordsize="21600,21600" o:gfxdata="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isjW+8AAAA&#10;3AAAAA8AAAAAAAAAAQAgAAAAIgAAAGRycy9kb3ducmV2LnhtbFBLAQIUABQAAAAIAIdO4kAzLwWe&#10;OwAAADkAAAAQAAAAAAAAAAEAIAAAAAsBAABkcnMvc2hhcGV4bWwueG1sUEsFBgAAAAAGAAYAWwEA&#10;ALU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  <v:rect id="矩形 5" o:spid="_x0000_s1026" o:spt="1" style="position:absolute;left:1181;top:18124;height:846;width:120;v-text-anchor:middle;" filled="t" stroked="f" coordsize="21600,21600" o:gfxdata="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kzGR2/&#10;AAAA3AAAAA8AAAAAAAAAAQAgAAAAIgAAAGRycy9kb3ducmV2LnhtbFBLAQIUABQAAAAIAIdO4kAz&#10;LwWeOwAAADkAAAAQAAAAAAAAAAEAIAAAAA4BAABkcnMvc2hhcGV4bWwueG1sUEsFBgAAAAAGAAYA&#10;WwEAALg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" o:spid="_x0000_s1026" o:spt="1" style="position:absolute;left:10656;top:18124;height:846;width:120;v-text-anchor:middle;" filled="t" stroked="f" coordsize="21600,21600" o:gfxdata="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Gf7yGvQAA&#10;ANwAAAAPAAAAAAAAAAEAIAAAACIAAABkcnMvZG93bnJldi54bWxQSwECFAAUAAAACACHTuJAMy8F&#10;njsAAAA5AAAAEAAAAAAAAAABACAAAAAMAQAAZHJzL3NoYXBleG1sLnhtbFBLBQYAAAAABgAGAFsB&#10;AAC2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rect id="矩形 4" o:spid="_x0000_s1026" o:spt="1" style="position:absolute;left:10848;top:18124;height:846;width:120;v-text-anchor:middle;" filled="t" stroked="f" coordsize="21600,21600" o:gfxdata="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BKcg8a/&#10;AAAA3AAAAA8AAAAAAAAAAQAgAAAAIgAAAGRycy9kb3ducmV2LnhtbFBLAQIUABQAAAAIAIdO4kAz&#10;LwWeOwAAADkAAAAQAAAAAAAAAAEAIAAAAA4BAABkcnMvc2hhcGV4bWwueG1sUEsFBgAAAAAGAAYA&#10;WwEAALgDAAAAAA=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</v:group>
                <v:shape id="_x0000_s1026" o:spid="_x0000_s1026" o:spt="202" type="#_x0000_t202" style="position:absolute;left:2305;top:5120;height:698;width:2531;" filled="f" stroked="f" coordsize="21600,21600" o:gfxdata="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Stz5m8AAAA&#10;3AAAAA8AAAAAAAAAAQAgAAAAIgAAAGRycy9kb3ducmV2LnhtbFBLAQIUABQAAAAIAIdO4kAzLwWe&#10;OwAAADkAAAAQAAAAAAAAAAEAIAAAAAsBAABkcnMvc2hhcGV4bWwueG1sUEsFBgAAAAAGAAYAWwEA&#10;ALU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500" w:lineRule="exact"/>
                          <w:jc w:val="distribute"/>
                          <w:textAlignment w:val="auto"/>
                          <w:rPr>
                            <w:rFonts w:hint="eastAsia" w:ascii="汉仪中黑简" w:hAnsi="汉仪中黑简" w:eastAsia="汉仪中黑简" w:cs="汉仪中黑简"/>
                            <w:b/>
                            <w:bCs/>
                            <w:color w:val="FFFFFF" w:themeColor="background1"/>
                            <w:sz w:val="44"/>
                            <w:szCs w:val="44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中黑简" w:hAnsi="汉仪中黑简" w:eastAsia="汉仪中黑简" w:cs="汉仪中黑简"/>
                            <w:b/>
                            <w:bCs/>
                            <w:color w:val="FFFFFF" w:themeColor="background1"/>
                            <w:sz w:val="44"/>
                            <w:szCs w:val="44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项目简介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/>
    <w:p/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-1002030</wp:posOffset>
                </wp:positionH>
                <wp:positionV relativeFrom="page">
                  <wp:posOffset>3647440</wp:posOffset>
                </wp:positionV>
                <wp:extent cx="6035040" cy="3322955"/>
                <wp:effectExtent l="0" t="0" r="0" b="0"/>
                <wp:wrapNone/>
                <wp:docPr id="131" name="文本框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5040" cy="3322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ind w:firstLine="420" w:firstLineChars="200"/>
                              <w:jc w:val="left"/>
                              <w:textAlignment w:val="auto"/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泰国皇家理工大学(Rajamangala University of Technology Thanyaburi，RMUTT) 是泰国教育部直属的国立大学，是一所集高等教育和科学研究于一体的高水平、综合性大学。1975年泰国国王为提高全国科技教育水平，合并了多所百年学府，成立了泰国皇家科技研究院(RIT)，2005年更名为泰国皇家理工大学。泰国皇家理工大学目前包括9所大学，由十多个校区组成，校园遍布全国各地。主校区 (RMUTT) 位于泰国曼谷巴吞他尼府坦亚布里区，占地面积1800余亩，名为坦亚武里皇家理工大学，距离曼谷素万那普国际机场及曼谷市中心均半小时车程。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ind w:firstLine="420" w:firstLineChars="200"/>
                              <w:jc w:val="left"/>
                              <w:textAlignment w:val="auto"/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000000" w:themeColor="text1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学校设有人文、艺术、教育、科技学院、信息、工商、工程、建筑、医学等12个学院，拥有117个本科专业，60多个硕士、博士专业，在校生26000余人。为推动中泰两国传统友谊，培养具有国际化视野的优秀人才，推动中泰两国 高校间的合作交流，学校开设短期交流项目，全日制高校在读本科和研究生均可申请。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eastAsia" w:ascii="汉仪润圆-65简" w:hAnsi="汉仪润圆-65简" w:eastAsia="汉仪润圆-65简" w:cs="汉仪润圆-65简"/>
                                <w:b w:val="0"/>
                                <w:bCs w:val="0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eastAsia" w:ascii="汉仪润圆-65简" w:hAnsi="汉仪润圆-65简" w:eastAsia="汉仪润圆-65简" w:cs="汉仪润圆-65简"/>
                                <w:b w:val="0"/>
                                <w:bCs w:val="0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8.9pt;margin-top:287.2pt;height:261.65pt;width:475.2pt;mso-position-vertical-relative:page;z-index:251671552;mso-width-relative:page;mso-height-relative:page;" filled="f" stroked="f" coordsize="21600,21600" o:gfxdata="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A42IWbeAAAADQEAAA8AAAAAAAAAAQAgAAAAIgAA&#10;AGRycy9kb3ducmV2LnhtbFBLAQIUABQAAAAIAIdO4kDHzhL1OwIAAGsEAAAOAAAAAAAAAAEAIAAA&#10;AC0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ind w:firstLine="420" w:firstLineChars="200"/>
                        <w:jc w:val="left"/>
                        <w:textAlignment w:val="auto"/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泰国皇家理工大学(Rajamangala University of Technology Thanyaburi，RMUTT) 是泰国教育部直属的国立大学，是一所集高等教育和科学研究于一体的高水平、综合性大学。1975年泰国国王为提高全国科技教育水平，合并了多所百年学府，成立了泰国皇家科技研究院(RIT)，2005年更名为泰国皇家理工大学。泰国皇家理工大学目前包括9所大学，由十多个校区组成，校园遍布全国各地。主校区 (RMUTT) 位于泰国曼谷巴吞他尼府坦亚布里区，占地面积1800余亩，名为坦亚武里皇家理工大学，距离曼谷素万那普国际机场及曼谷市中心均半小时车程。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ind w:firstLine="420" w:firstLineChars="200"/>
                        <w:jc w:val="left"/>
                        <w:textAlignment w:val="auto"/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000000" w:themeColor="text1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学校设有人文、艺术、教育、科技学院、信息、工商、工程、建筑、医学等12个学院，拥有117个本科专业，60多个硕士、博士专业，在校生26000余人。为推动中泰两国传统友谊，培养具有国际化视野的优秀人才，推动中泰两国 高校间的合作交流，学校开设短期交流项目，全日制高校在读本科和研究生均可申请。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eastAsia" w:ascii="汉仪润圆-65简" w:hAnsi="汉仪润圆-65简" w:eastAsia="汉仪润圆-65简" w:cs="汉仪润圆-65简"/>
                          <w:b w:val="0"/>
                          <w:bCs w:val="0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eastAsia" w:ascii="汉仪润圆-65简" w:hAnsi="汉仪润圆-65简" w:eastAsia="汉仪润圆-65简" w:cs="汉仪润圆-65简"/>
                          <w:b w:val="0"/>
                          <w:bCs w:val="0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/>
    <w:p/>
    <w:p/>
    <w:p>
      <w:pPr>
        <w:rPr>
          <w:rFonts w:hint="eastAsia" w:eastAsiaTheme="minorEastAsia"/>
          <w:lang w:eastAsia="zh-CN"/>
        </w:rPr>
      </w:pPr>
    </w:p>
    <w:p/>
    <w:p/>
    <w:p/>
    <w:p/>
    <w:p/>
    <w:p/>
    <w:p/>
    <w:p/>
    <w:p/>
    <w:p/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295275</wp:posOffset>
            </wp:positionH>
            <wp:positionV relativeFrom="paragraph">
              <wp:posOffset>163830</wp:posOffset>
            </wp:positionV>
            <wp:extent cx="6120130" cy="3104515"/>
            <wp:effectExtent l="0" t="0" r="13970" b="635"/>
            <wp:wrapNone/>
            <wp:docPr id="3" name="https://photo-static-api.fotomore.com/creative/vcg/400/version23/VCG21gic19780595.jpg" descr="大宫殿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197551749&quot;,&quot;origin&quot;:0,&quot;type&quot;:&quot;pictures&quot;,&quot;user&quot;:&quot;922094664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https://photo-static-api.fotomore.com/creative/vcg/400/version23/VCG21gic19780595.jpg" descr="大宫殿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104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/>
    <w:p/>
    <w:p/>
    <w:p/>
    <w:p/>
    <w:p/>
    <w:p/>
    <w:p/>
    <w:p/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-1384300</wp:posOffset>
                </wp:positionH>
                <wp:positionV relativeFrom="page">
                  <wp:posOffset>9719945</wp:posOffset>
                </wp:positionV>
                <wp:extent cx="7839075" cy="1408430"/>
                <wp:effectExtent l="0" t="0" r="9525" b="1270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39075" cy="140843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109pt;margin-top:765.35pt;height:110.9pt;width:617.25pt;mso-position-vertical-relative:page;z-index:251661312;v-text-anchor:middle;mso-width-relative:page;mso-height-relative:page;" fillcolor="#0070C0" filled="t" stroked="f" coordsize="21600,21600" o:gfxdata="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/dvKFt8AAAAPAQAADwAAAAAAAAABACAAAAAiAAAAZHJz&#10;L2Rvd25yZXYueG1sUEsBAhQAFAAAAAgAh07iQIYxEixvAgAAzgQAAA4AAAAAAAAAAQAgAAAALgEA&#10;AGRycy9lMm9Eb2MueG1sUEsFBgAAAAAGAAYAWQEAAA8G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5488940</wp:posOffset>
                </wp:positionH>
                <wp:positionV relativeFrom="page">
                  <wp:posOffset>915670</wp:posOffset>
                </wp:positionV>
                <wp:extent cx="1028065" cy="960120"/>
                <wp:effectExtent l="0" t="0" r="635" b="11430"/>
                <wp:wrapNone/>
                <wp:docPr id="42" name="椭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065" cy="960120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32.2pt;margin-top:72.1pt;height:75.6pt;width:80.95pt;mso-position-vertical-relative:page;z-index:251688960;v-text-anchor:middle;mso-width-relative:page;mso-height-relative:page;" fillcolor="#8FAADC [1944]" filled="t" stroked="f" coordsize="21600,21600" o:gfxdata="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5020310</wp:posOffset>
                </wp:positionH>
                <wp:positionV relativeFrom="page">
                  <wp:posOffset>-413385</wp:posOffset>
                </wp:positionV>
                <wp:extent cx="1838325" cy="1755140"/>
                <wp:effectExtent l="0" t="0" r="9525" b="16510"/>
                <wp:wrapNone/>
                <wp:docPr id="43" name="椭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8325" cy="1755140"/>
                        </a:xfrm>
                        <a:prstGeom prst="ellipse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95.3pt;margin-top:-32.55pt;height:138.2pt;width:144.75pt;mso-position-vertical-relative:page;z-index:251686912;v-text-anchor:middle;mso-width-relative:page;mso-height-relative:page;" fillcolor="#0070C0" filled="t" stroked="f" coordsize="21600,21600" o:gfxdata="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25e4eNwAAAAMAQAADwAAAAAAAAABACAAAAAiAAAAZHJzL2Rv&#10;d25yZXYueG1sUEsBAhQAFAAAAAgAh07iQOxykq1vAgAA0QQAAA4AAAAAAAAAAQAgAAAAKwEAAGRy&#10;cy9lMm9Eb2MueG1sUEsFBgAAAAAGAAYAWQEAAAwGAAAAAA==&#10;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-1052830</wp:posOffset>
                </wp:positionH>
                <wp:positionV relativeFrom="paragraph">
                  <wp:posOffset>-496570</wp:posOffset>
                </wp:positionV>
                <wp:extent cx="2447290" cy="521970"/>
                <wp:effectExtent l="0" t="0" r="3810" b="11430"/>
                <wp:wrapNone/>
                <wp:docPr id="135" name="组合 1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7290" cy="521970"/>
                          <a:chOff x="1264" y="5051"/>
                          <a:chExt cx="3854" cy="822"/>
                        </a:xfrm>
                      </wpg:grpSpPr>
                      <wpg:grpSp>
                        <wpg:cNvPr id="136" name="组合 124"/>
                        <wpg:cNvGrpSpPr/>
                        <wpg:grpSpPr>
                          <a:xfrm>
                            <a:off x="1264" y="5051"/>
                            <a:ext cx="3855" cy="822"/>
                            <a:chOff x="10266" y="18122"/>
                            <a:chExt cx="3932" cy="848"/>
                          </a:xfrm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wpg:grpSpPr>
                        <wps:wsp>
                          <wps:cNvPr id="137" name="矩形 3"/>
                          <wps:cNvSpPr/>
                          <wps:spPr>
                            <a:xfrm>
                              <a:off x="11066" y="18124"/>
                              <a:ext cx="3132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g:grpSp>
                          <wpg:cNvPr id="138" name="组合 10"/>
                          <wpg:cNvGrpSpPr/>
                          <wpg:grpSpPr>
                            <a:xfrm>
                              <a:off x="10266" y="18122"/>
                              <a:ext cx="316" cy="848"/>
                              <a:chOff x="985" y="18122"/>
                              <a:chExt cx="316" cy="848"/>
                            </a:xfrm>
                            <a:grpFill/>
                          </wpg:grpSpPr>
                          <wps:wsp>
                            <wps:cNvPr id="139" name="矩形 4"/>
                            <wps:cNvSpPr/>
                            <wps:spPr>
                              <a:xfrm>
                                <a:off x="985" y="18122"/>
                                <a:ext cx="120" cy="846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140" name="矩形 5"/>
                            <wps:cNvSpPr/>
                            <wps:spPr>
                              <a:xfrm>
                                <a:off x="1181" y="18124"/>
                                <a:ext cx="120" cy="846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141" name="矩形 4"/>
                          <wps:cNvSpPr/>
                          <wps:spPr>
                            <a:xfrm>
                              <a:off x="10656" y="18124"/>
                              <a:ext cx="120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42" name="矩形 4"/>
                          <wps:cNvSpPr/>
                          <wps:spPr>
                            <a:xfrm>
                              <a:off x="10848" y="18124"/>
                              <a:ext cx="120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143" name="文本框 123"/>
                        <wps:cNvSpPr txBox="1"/>
                        <wps:spPr>
                          <a:xfrm>
                            <a:off x="2305" y="5120"/>
                            <a:ext cx="2531" cy="69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500" w:lineRule="exact"/>
                                <w:jc w:val="distribute"/>
                                <w:textAlignment w:val="auto"/>
                                <w:rPr>
                                  <w:rFonts w:hint="eastAsia" w:ascii="汉仪中黑简" w:hAnsi="汉仪中黑简" w:eastAsia="汉仪中黑简" w:cs="汉仪中黑简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中黑简" w:hAnsi="汉仪中黑简" w:eastAsia="汉仪中黑简" w:cs="汉仪中黑简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项目特点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82.9pt;margin-top:-39.1pt;height:41.1pt;width:192.7pt;z-index:251673600;mso-width-relative:page;mso-height-relative:page;" coordorigin="1264,5051" coordsize="3854,822" o:gfxdata="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">
                <o:lock v:ext="edit" aspectratio="f"/>
                <v:group id="组合 124" o:spid="_x0000_s1026" o:spt="203" style="position:absolute;left:1264;top:5051;height:822;width:3855;" coordorigin="10266,18122" coordsize="3932,848" o:gfxdata="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o1Nqg70AAADcAAAADwAAAAAAAAABACAAAAAiAAAAZHJzL2Rvd25yZXYueG1s&#10;UEsBAhQAFAAAAAgAh07iQDMvBZ47AAAAOQAAABUAAAAAAAAAAQAgAAAADAEAAGRycy9ncm91cHNo&#10;YXBleG1sLnhtbFBLBQYAAAAABgAGAGABAADJAwAAAAA=&#10;">
                  <o:lock v:ext="edit" aspectratio="f"/>
                  <v:rect id="矩形 3" o:spid="_x0000_s1026" o:spt="1" style="position:absolute;left:11066;top:18124;height:846;width:3132;v-text-anchor:middle;" filled="t" stroked="f" coordsize="21600,21600" o:gfxdata="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dRuyvQAA&#10;ANwAAAAPAAAAAAAAAAEAIAAAACIAAABkcnMvZG93bnJldi54bWxQSwECFAAUAAAACACHTuJAMy8F&#10;njsAAAA5AAAAEAAAAAAAAAABACAAAAAMAQAAZHJzL3NoYXBleG1sLnhtbFBLBQYAAAAABgAGAFsB&#10;AAC2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group id="组合 10" o:spid="_x0000_s1026" o:spt="203" style="position:absolute;left:10266;top:18122;height:848;width:316;" coordorigin="985,18122" coordsize="316,848" o:gfxdata="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L2AW2q+AAAA3AAAAA8AAAAAAAAAAQAgAAAAIgAAAGRycy9kb3ducmV2Lnht&#10;bFBLAQIUABQAAAAIAIdO4kAzLwWeOwAAADkAAAAVAAAAAAAAAAEAIAAAAA0BAABkcnMvZ3JvdXBz&#10;aGFwZXhtbC54bWxQSwUGAAAAAAYABgBgAQAAygMAAAAA&#10;">
                    <o:lock v:ext="edit" aspectratio="f"/>
                    <v:rect id="矩形 4" o:spid="_x0000_s1026" o:spt="1" style="position:absolute;left:985;top:18122;height:846;width:120;v-text-anchor:middle;" filled="t" stroked="f" coordsize="21600,21600" o:gfxdata="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DpipbvQAA&#10;ANwAAAAPAAAAAAAAAAEAIAAAACIAAABkcnMvZG93bnJldi54bWxQSwECFAAUAAAACACHTuJAMy8F&#10;njsAAAA5AAAAEAAAAAAAAAABACAAAAAMAQAAZHJzL3NoYXBleG1sLnhtbFBLBQYAAAAABgAGAFsB&#10;AAC2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  <v:rect id="矩形 5" o:spid="_x0000_s1026" o:spt="1" style="position:absolute;left:1181;top:18124;height:846;width:120;v-text-anchor:middle;" filled="t" stroked="f" coordsize="21600,21600" o:gfxdata="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BKmvC7&#10;wAAAANwAAAAPAAAAAAAAAAEAIAAAACIAAABkcnMvZG93bnJldi54bWxQSwECFAAUAAAACACHTuJA&#10;My8FnjsAAAA5AAAAEAAAAAAAAAABACAAAAAPAQAAZHJzL3NoYXBleG1sLnhtbFBLBQYAAAAABgAG&#10;AFsBAAC5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" o:spid="_x0000_s1026" o:spt="1" style="position:absolute;left:10656;top:18124;height:846;width:120;v-text-anchor:middle;" filled="t" stroked="f" coordsize="21600,21600" o:gfxdata="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l1lUgvQAA&#10;ANwAAAAPAAAAAAAAAAEAIAAAACIAAABkcnMvZG93bnJldi54bWxQSwECFAAUAAAACACHTuJAMy8F&#10;njsAAAA5AAAAEAAAAAAAAAABACAAAAAMAQAAZHJzL3NoYXBleG1sLnhtbFBLBQYAAAAABgAGAFsB&#10;AAC2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rect id="矩形 4" o:spid="_x0000_s1026" o:spt="1" style="position:absolute;left:10848;top:18124;height:846;width:120;v-text-anchor:middle;" filled="t" stroked="f" coordsize="21600,21600" o:gfxdata="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VBMtXvQAA&#10;ANwAAAAPAAAAAAAAAAEAIAAAACIAAABkcnMvZG93bnJldi54bWxQSwECFAAUAAAACACHTuJAMy8F&#10;njsAAAA5AAAAEAAAAAAAAAABACAAAAAMAQAAZHJzL3NoYXBleG1sLnhtbFBLBQYAAAAABgAGAFsB&#10;AAC2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</v:group>
                <v:shape id="文本框 123" o:spid="_x0000_s1026" o:spt="202" type="#_x0000_t202" style="position:absolute;left:2305;top:5120;height:698;width:2531;" filled="f" stroked="f" coordsize="21600,21600" o:gfxdata="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lyKjm8AAAA&#10;3AAAAA8AAAAAAAAAAQAgAAAAIgAAAGRycy9kb3ducmV2LnhtbFBLAQIUABQAAAAIAIdO4kAzLwWe&#10;OwAAADkAAAAQAAAAAAAAAAEAIAAAAAsBAABkcnMvc2hhcGV4bWwueG1sUEsFBgAAAAAGAAYAWwEA&#10;ALU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500" w:lineRule="exact"/>
                          <w:jc w:val="distribute"/>
                          <w:textAlignment w:val="auto"/>
                          <w:rPr>
                            <w:rFonts w:hint="eastAsia" w:ascii="汉仪中黑简" w:hAnsi="汉仪中黑简" w:eastAsia="汉仪中黑简" w:cs="汉仪中黑简"/>
                            <w:b/>
                            <w:bCs/>
                            <w:color w:val="FFFFFF" w:themeColor="background1"/>
                            <w:sz w:val="44"/>
                            <w:szCs w:val="44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中黑简" w:hAnsi="汉仪中黑简" w:eastAsia="汉仪中黑简" w:cs="汉仪中黑简"/>
                            <w:b/>
                            <w:bCs/>
                            <w:color w:val="FFFFFF" w:themeColor="background1"/>
                            <w:sz w:val="44"/>
                            <w:szCs w:val="44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项目特点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-36195</wp:posOffset>
                </wp:positionH>
                <wp:positionV relativeFrom="page">
                  <wp:posOffset>499745</wp:posOffset>
                </wp:positionV>
                <wp:extent cx="1607185" cy="443230"/>
                <wp:effectExtent l="0" t="0" r="0" b="0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7185" cy="4432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00" w:lineRule="exact"/>
                              <w:jc w:val="distribute"/>
                              <w:textAlignment w:val="auto"/>
                              <w:rPr>
                                <w:rFonts w:hint="default" w:ascii="汉仪润圆-65简" w:hAnsi="汉仪润圆-65简" w:eastAsia="汉仪润圆-65简" w:cs="汉仪润圆-65简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润圆-65简" w:hAnsi="汉仪润圆-65简" w:eastAsia="汉仪润圆-65简" w:cs="汉仪润圆-65简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项目特点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.85pt;margin-top:39.35pt;height:34.9pt;width:126.55pt;mso-position-vertical-relative:page;z-index:251669504;mso-width-relative:page;mso-height-relative:page;" filled="f" stroked="f" coordsize="21600,21600" o:gfxdata="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9Bqpm2gAAAAkBAAAPAAAAAAAAAAEAIAAAACIAAABk&#10;cnMvZG93bnJldi54bWxQSwECFAAUAAAACACHTuJA14E9Sj0CAABoBAAADgAAAAAAAAABACAAAAAp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00" w:lineRule="exact"/>
                        <w:jc w:val="distribute"/>
                        <w:textAlignment w:val="auto"/>
                        <w:rPr>
                          <w:rFonts w:hint="default" w:ascii="汉仪润圆-65简" w:hAnsi="汉仪润圆-65简" w:eastAsia="汉仪润圆-65简" w:cs="汉仪润圆-65简"/>
                          <w:b/>
                          <w:bCs/>
                          <w:color w:val="FFFFFF" w:themeColor="background1"/>
                          <w:sz w:val="44"/>
                          <w:szCs w:val="4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润圆-65简" w:hAnsi="汉仪润圆-65简" w:eastAsia="汉仪润圆-65简" w:cs="汉仪润圆-65简"/>
                          <w:b/>
                          <w:bCs/>
                          <w:color w:val="FFFFFF" w:themeColor="background1"/>
                          <w:sz w:val="44"/>
                          <w:szCs w:val="4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项目特点</w:t>
                      </w:r>
                    </w:p>
                  </w:txbxContent>
                </v:textbox>
              </v:shape>
            </w:pict>
          </mc:Fallback>
        </mc:AlternateConten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-1056005</wp:posOffset>
                </wp:positionH>
                <wp:positionV relativeFrom="page">
                  <wp:posOffset>1116965</wp:posOffset>
                </wp:positionV>
                <wp:extent cx="5988050" cy="834390"/>
                <wp:effectExtent l="0" t="0" r="0" b="0"/>
                <wp:wrapNone/>
                <wp:docPr id="144" name="文本框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8050" cy="8343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ind w:firstLine="480" w:firstLineChars="200"/>
                              <w:jc w:val="left"/>
                              <w:textAlignment w:val="auto"/>
                              <w:rPr>
                                <w:rFonts w:hint="eastAsia" w:ascii="汉仪润圆-65简" w:hAnsi="汉仪润圆-65简" w:eastAsia="汉仪润圆-65简" w:cs="汉仪润圆-65简"/>
                                <w:b w:val="0"/>
                                <w:bCs w:val="0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深入一带一路建设前沿，体验泰国传统文化，增强跨文化交际能力，提高自主生活能力和环境适应能力，增强就业竞争力。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eastAsia" w:ascii="汉仪润圆-65简" w:hAnsi="汉仪润圆-65简" w:eastAsia="汉仪润圆-65简" w:cs="汉仪润圆-65简"/>
                                <w:b w:val="0"/>
                                <w:bCs w:val="0"/>
                                <w:color w:val="000000" w:themeColor="text1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3.15pt;margin-top:87.95pt;height:65.7pt;width:471.5pt;mso-position-vertical-relative:page;z-index:251674624;mso-width-relative:page;mso-height-relative:page;" filled="f" stroked="f" coordsize="21600,21600" o:gfxdata="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Nxv6p/dAAAADAEAAA8AAAAAAAAAAQAgAAAAIgAA&#10;AGRycy9kb3ducmV2LnhtbFBLAQIUABQAAAAIAIdO4kDKpJF6PAIAAGoEAAAOAAAAAAAAAAEAIAAA&#10;ACw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ind w:firstLine="480" w:firstLineChars="200"/>
                        <w:jc w:val="left"/>
                        <w:textAlignment w:val="auto"/>
                        <w:rPr>
                          <w:rFonts w:hint="eastAsia" w:ascii="汉仪润圆-65简" w:hAnsi="汉仪润圆-65简" w:eastAsia="汉仪润圆-65简" w:cs="汉仪润圆-65简"/>
                          <w:b w:val="0"/>
                          <w:bCs w:val="0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深入一带一路建设前沿，体验泰国传统文化，增强跨文化交际能力，提高自主生活能力和环境适应能力，增强就业竞争力。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eastAsia" w:ascii="汉仪润圆-65简" w:hAnsi="汉仪润圆-65简" w:eastAsia="汉仪润圆-65简" w:cs="汉仪润圆-65简"/>
                          <w:b w:val="0"/>
                          <w:bCs w:val="0"/>
                          <w:color w:val="000000" w:themeColor="text1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/>
    <w:p>
      <w:r>
        <w:rPr>
          <w:sz w:val="24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3014980</wp:posOffset>
                </wp:positionH>
                <wp:positionV relativeFrom="paragraph">
                  <wp:posOffset>39370</wp:posOffset>
                </wp:positionV>
                <wp:extent cx="3431540" cy="8159750"/>
                <wp:effectExtent l="0" t="0" r="16510" b="0"/>
                <wp:wrapNone/>
                <wp:docPr id="10" name="组合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31540" cy="8159750"/>
                          <a:chOff x="8710" y="19827"/>
                          <a:chExt cx="5404" cy="12850"/>
                        </a:xfrm>
                      </wpg:grpSpPr>
                      <wpg:grpSp>
                        <wpg:cNvPr id="7" name="组合 7"/>
                        <wpg:cNvGrpSpPr/>
                        <wpg:grpSpPr>
                          <a:xfrm>
                            <a:off x="8710" y="19827"/>
                            <a:ext cx="5404" cy="10264"/>
                            <a:chOff x="8680" y="22032"/>
                            <a:chExt cx="5404" cy="10264"/>
                          </a:xfrm>
                        </wpg:grpSpPr>
                        <pic:pic xmlns:pic="http://schemas.openxmlformats.org/drawingml/2006/picture">
                          <pic:nvPicPr>
                            <pic:cNvPr id="4" name="图片 4" descr="17d8ca5485eacf17dcd4ef9d38790ca"/>
                            <pic:cNvPicPr/>
                          </pic:nvPicPr>
                          <pic:blipFill>
                            <a:blip r:embed="rId5">
                              <a:lum bright="12000" contrast="12000"/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698" y="27007"/>
                              <a:ext cx="5386" cy="2681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6" name="图片 46" descr="f82de61f7217c56ec95397f74b85af6"/>
                            <pic:cNvPicPr/>
                          </pic:nvPicPr>
                          <pic:blipFill>
                            <a:blip r:embed="rId6">
                              <a:lum contrast="18000"/>
                            </a:blip>
                            <a:srcRect r="550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680" y="22032"/>
                              <a:ext cx="5386" cy="2541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" name="图片 5" descr="10d9df3a06822a263ed3ebfad439452"/>
                            <pic:cNvPicPr/>
                          </pic:nvPicPr>
                          <pic:blipFill>
                            <a:blip r:embed="rId7">
                              <a:lum bright="6000" contrast="18000"/>
                            </a:blip>
                            <a:srcRect r="839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693" y="29623"/>
                              <a:ext cx="5386" cy="2673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" name="图片 6" descr="5746db2f7bfb4851c9201ace2a4668d"/>
                            <pic:cNvPicPr/>
                          </pic:nvPicPr>
                          <pic:blipFill>
                            <a:blip r:embed="rId8">
                              <a:lum bright="6000" contrast="12000"/>
                            </a:blip>
                            <a:srcRect l="6290" t="8502" r="6482" b="594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686" y="24553"/>
                              <a:ext cx="5370" cy="244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8" name="图片 8" descr="3729dba71cc1a4bd001b3a7f3bcae2b"/>
                          <pic:cNvPicPr/>
                        </pic:nvPicPr>
                        <pic:blipFill>
                          <a:blip r:embed="rId9">
                            <a:lum bright="6000" contrast="12000"/>
                          </a:blip>
                          <a:srcRect l="21686" t="18980" b="22551"/>
                          <a:stretch>
                            <a:fillRect/>
                          </a:stretch>
                        </pic:blipFill>
                        <pic:spPr>
                          <a:xfrm>
                            <a:off x="8715" y="30055"/>
                            <a:ext cx="5386" cy="262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37.4pt;margin-top:3.1pt;height:642.5pt;width:270.2pt;z-index:251687936;mso-width-relative:page;mso-height-relative:page;" coordorigin="8710,19827" coordsize="5404,12850" o:gfxdata="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">
                <o:lock v:ext="edit" aspectratio="f"/>
                <v:group id="_x0000_s1026" o:spid="_x0000_s1026" o:spt="203" style="position:absolute;left:8710;top:19827;height:10264;width:5404;" coordorigin="8680,22032" coordsize="5404,10264" o:gfxdata="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Otscpe+AAAA2gAAAA8AAAAAAAAAAQAgAAAAIgAAAGRycy9kb3ducmV2Lnht&#10;bFBLAQIUABQAAAAIAIdO4kAzLwWeOwAAADkAAAAVAAAAAAAAAAEAIAAAAA0BAABkcnMvZ3JvdXBz&#10;aGFwZXhtbC54bWxQSwUGAAAAAAYABgBgAQAAygMAAAAA&#10;">
                  <o:lock v:ext="edit" aspectratio="f"/>
                  <v:shape id="_x0000_s1026" o:spid="_x0000_s1026" o:spt="75" alt="17d8ca5485eacf17dcd4ef9d38790ca" type="#_x0000_t75" style="position:absolute;left:8698;top:27007;height:2681;width:5386;" filled="f" o:preferrelative="t" stroked="f" coordsize="21600,21600" o:gfxdata="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dhiJdvQAA&#10;ANo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5" gain="74472f" blacklevel="3932f" o:title=""/>
                    <o:lock v:ext="edit" aspectratio="f"/>
                  </v:shape>
                  <v:shape id="_x0000_s1026" o:spid="_x0000_s1026" o:spt="75" alt="f82de61f7217c56ec95397f74b85af6" type="#_x0000_t75" style="position:absolute;left:8680;top:22032;height:2541;width:5386;" filled="f" o:preferrelative="t" stroked="f" coordsize="21600,21600" o:gfxdata="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aw0uK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6" cropright="3604f" gain="79921f" blacklevel="0f" o:title=""/>
                    <o:lock v:ext="edit" aspectratio="f"/>
                  </v:shape>
                  <v:shape id="_x0000_s1026" o:spid="_x0000_s1026" o:spt="75" alt="10d9df3a06822a263ed3ebfad439452" type="#_x0000_t75" style="position:absolute;left:8693;top:29623;height:2673;width:5386;" filled="f" o:preferrelative="t" stroked="f" coordsize="21600,21600" o:gfxdata="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7qLKvQAA&#10;ANo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7" cropright="5503f" gain="79921f" blacklevel="1966f" o:title=""/>
                    <o:lock v:ext="edit" aspectratio="f"/>
                  </v:shape>
                  <v:shape id="_x0000_s1026" o:spid="_x0000_s1026" o:spt="75" alt="5746db2f7bfb4851c9201ace2a4668d" type="#_x0000_t75" style="position:absolute;left:8686;top:24553;height:2445;width:5370;" filled="f" o:preferrelative="t" stroked="f" coordsize="21600,21600" o:gfxdata="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J+Jt9e2AAAA2gAAAA8A&#10;AAAAAAAAAQAgAAAAIgAAAGRycy9kb3ducmV2LnhtbFBLAQIUABQAAAAIAIdO4kAzLwWeOwAAADkA&#10;AAAQAAAAAAAAAAEAIAAAAAUBAABkcnMvc2hhcGV4bWwueG1sUEsFBgAAAAAGAAYAWwEAAK8DAAAA&#10;AA==&#10;">
                    <v:fill on="f" focussize="0,0"/>
                    <v:stroke on="f"/>
                    <v:imagedata r:id="rId8" cropleft="4122f" croptop="5572f" cropright="4248f" cropbottom="3898f" gain="74472f" blacklevel="1966f" o:title=""/>
                    <o:lock v:ext="edit" aspectratio="f"/>
                  </v:shape>
                </v:group>
                <v:shape id="_x0000_s1026" o:spid="_x0000_s1026" o:spt="75" alt="3729dba71cc1a4bd001b3a7f3bcae2b" type="#_x0000_t75" style="position:absolute;left:8715;top:30055;height:2622;width:5386;" filled="f" o:preferrelative="t" stroked="f" coordsize="21600,21600" o:gfxdata="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">
                  <v:fill on="f" focussize="0,0"/>
                  <v:stroke on="f"/>
                  <v:imagedata r:id="rId9" cropleft="14212f" croptop="12439f" cropbottom="14779f" gain="74472f" blacklevel="1966f" o:title=""/>
                  <o:lock v:ext="edit" aspectratio="f"/>
                </v:shape>
              </v:group>
            </w:pict>
          </mc:Fallback>
        </mc:AlternateContent>
      </w:r>
    </w:p>
    <w:p/>
    <w:p>
      <w:r>
        <w:rPr>
          <w:sz w:val="21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-1040130</wp:posOffset>
                </wp:positionH>
                <wp:positionV relativeFrom="paragraph">
                  <wp:posOffset>182880</wp:posOffset>
                </wp:positionV>
                <wp:extent cx="2447290" cy="521970"/>
                <wp:effectExtent l="0" t="0" r="3810" b="11430"/>
                <wp:wrapNone/>
                <wp:docPr id="158" name="组合 1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7290" cy="521970"/>
                          <a:chOff x="1264" y="5051"/>
                          <a:chExt cx="3854" cy="822"/>
                        </a:xfrm>
                      </wpg:grpSpPr>
                      <wpg:grpSp>
                        <wpg:cNvPr id="159" name="组合 124"/>
                        <wpg:cNvGrpSpPr/>
                        <wpg:grpSpPr>
                          <a:xfrm>
                            <a:off x="1264" y="5051"/>
                            <a:ext cx="3855" cy="822"/>
                            <a:chOff x="10266" y="18122"/>
                            <a:chExt cx="3932" cy="848"/>
                          </a:xfrm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wpg:grpSpPr>
                        <wps:wsp>
                          <wps:cNvPr id="160" name="矩形 3"/>
                          <wps:cNvSpPr/>
                          <wps:spPr>
                            <a:xfrm>
                              <a:off x="11066" y="18124"/>
                              <a:ext cx="3132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g:grpSp>
                          <wpg:cNvPr id="161" name="组合 10"/>
                          <wpg:cNvGrpSpPr/>
                          <wpg:grpSpPr>
                            <a:xfrm>
                              <a:off x="10266" y="18122"/>
                              <a:ext cx="316" cy="848"/>
                              <a:chOff x="985" y="18122"/>
                              <a:chExt cx="316" cy="848"/>
                            </a:xfrm>
                            <a:grpFill/>
                          </wpg:grpSpPr>
                          <wps:wsp>
                            <wps:cNvPr id="162" name="矩形 4"/>
                            <wps:cNvSpPr/>
                            <wps:spPr>
                              <a:xfrm>
                                <a:off x="985" y="18122"/>
                                <a:ext cx="120" cy="846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163" name="矩形 5"/>
                            <wps:cNvSpPr/>
                            <wps:spPr>
                              <a:xfrm>
                                <a:off x="1181" y="18124"/>
                                <a:ext cx="120" cy="846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164" name="矩形 4"/>
                          <wps:cNvSpPr/>
                          <wps:spPr>
                            <a:xfrm>
                              <a:off x="10656" y="18124"/>
                              <a:ext cx="120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65" name="矩形 4"/>
                          <wps:cNvSpPr/>
                          <wps:spPr>
                            <a:xfrm>
                              <a:off x="10848" y="18124"/>
                              <a:ext cx="120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166" name="文本框 123"/>
                        <wps:cNvSpPr txBox="1"/>
                        <wps:spPr>
                          <a:xfrm>
                            <a:off x="2305" y="5120"/>
                            <a:ext cx="2531" cy="69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500" w:lineRule="exact"/>
                                <w:jc w:val="distribute"/>
                                <w:textAlignment w:val="auto"/>
                                <w:rPr>
                                  <w:rFonts w:hint="default" w:ascii="汉仪中黑简" w:hAnsi="汉仪中黑简" w:eastAsia="汉仪中黑简" w:cs="汉仪中黑简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中黑简" w:hAnsi="汉仪中黑简" w:eastAsia="汉仪中黑简" w:cs="汉仪中黑简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申请条件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81.9pt;margin-top:14.4pt;height:41.1pt;width:192.7pt;z-index:251677696;mso-width-relative:page;mso-height-relative:page;" coordorigin="1264,5051" coordsize="3854,822" o:gfxdata="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">
                <o:lock v:ext="edit" aspectratio="f"/>
                <v:group id="组合 124" o:spid="_x0000_s1026" o:spt="203" style="position:absolute;left:1264;top:5051;height:822;width:3855;" coordorigin="10266,18122" coordsize="3932,848" o:gfxdata="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APExtRvAAAANwAAAAPAAAAAAAAAAEAIAAAACIAAABkcnMvZG93bnJldi54bWxQ&#10;SwECFAAUAAAACACHTuJAMy8FnjsAAAA5AAAAFQAAAAAAAAABACAAAAALAQAAZHJzL2dyb3Vwc2hh&#10;cGV4bWwueG1sUEsFBgAAAAAGAAYAYAEAAMgDAAAAAA==&#10;">
                  <o:lock v:ext="edit" aspectratio="f"/>
                  <v:rect id="矩形 3" o:spid="_x0000_s1026" o:spt="1" style="position:absolute;left:11066;top:18124;height:846;width:3132;v-text-anchor:middle;" filled="t" stroked="f" coordsize="21600,21600" o:gfxdata="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EvrNu/&#10;AAAA3AAAAA8AAAAAAAAAAQAgAAAAIgAAAGRycy9kb3ducmV2LnhtbFBLAQIUABQAAAAIAIdO4kAz&#10;LwWeOwAAADkAAAAQAAAAAAAAAAEAIAAAAA4BAABkcnMvc2hhcGV4bWwueG1sUEsFBgAAAAAGAAYA&#10;WwEAALgDAAAAAA=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group id="组合 10" o:spid="_x0000_s1026" o:spt="203" style="position:absolute;left:10266;top:18122;height:848;width:316;" coordorigin="985,18122" coordsize="316,848" o:gfxdata="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Pwnd6r0AAADcAAAADwAAAAAAAAABACAAAAAiAAAAZHJzL2Rvd25yZXYueG1s&#10;UEsBAhQAFAAAAAgAh07iQDMvBZ47AAAAOQAAABUAAAAAAAAAAQAgAAAADAEAAGRycy9ncm91cHNo&#10;YXBleG1sLnhtbFBLBQYAAAAABgAGAGABAADJAwAAAAA=&#10;">
                    <o:lock v:ext="edit" aspectratio="f"/>
                    <v:rect id="矩形 4" o:spid="_x0000_s1026" o:spt="1" style="position:absolute;left:985;top:18122;height:846;width:120;v-text-anchor:middle;" filled="t" stroked="f" coordsize="21600,21600" o:gfxdata="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6xlze8AAAA&#10;3AAAAA8AAAAAAAAAAQAgAAAAIgAAAGRycy9kb3ducmV2LnhtbFBLAQIUABQAAAAIAIdO4kAzLwWe&#10;OwAAADkAAAAQAAAAAAAAAAEAIAAAAAsBAABkcnMvc2hhcGV4bWwueG1sUEsFBgAAAAAGAAYAWwEA&#10;ALU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  <v:rect id="矩形 5" o:spid="_x0000_s1026" o:spt="1" style="position:absolute;left:1181;top:18124;height:846;width:120;v-text-anchor:middle;" filled="t" stroked="f" coordsize="21600,21600" o:gfxdata="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H9Mqy8AAAA&#10;3AAAAA8AAAAAAAAAAQAgAAAAIgAAAGRycy9kb3ducmV2LnhtbFBLAQIUABQAAAAIAIdO4kAzLwWe&#10;OwAAADkAAAAQAAAAAAAAAAEAIAAAAAsBAABkcnMvc2hhcGV4bWwueG1sUEsFBgAAAAAGAAYAWwEA&#10;ALU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" o:spid="_x0000_s1026" o:spt="1" style="position:absolute;left:10656;top:18124;height:846;width:120;v-text-anchor:middle;" filled="t" stroked="f" coordsize="21600,21600" o:gfxdata="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+FKrYvQAA&#10;ANwAAAAPAAAAAAAAAAEAIAAAACIAAABkcnMvZG93bnJldi54bWxQSwECFAAUAAAACACHTuJAMy8F&#10;njsAAAA5AAAAEAAAAAAAAAABACAAAAAMAQAAZHJzL3NoYXBleG1sLnhtbFBLBQYAAAAABgAGAFsB&#10;AAC2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rect id="矩形 4" o:spid="_x0000_s1026" o:spt="1" style="position:absolute;left:10848;top:18124;height:846;width:120;v-text-anchor:middle;" filled="t" stroked="f" coordsize="21600,21600" o:gfxdata="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FYD0O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</v:group>
                <v:shape id="文本框 123" o:spid="_x0000_s1026" o:spt="202" type="#_x0000_t202" style="position:absolute;left:2305;top:5120;height:698;width:2531;" filled="f" stroked="f" coordsize="21600,21600" o:gfxdata="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rDVwb4A&#10;AADc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500" w:lineRule="exact"/>
                          <w:jc w:val="distribute"/>
                          <w:textAlignment w:val="auto"/>
                          <w:rPr>
                            <w:rFonts w:hint="default" w:ascii="汉仪中黑简" w:hAnsi="汉仪中黑简" w:eastAsia="汉仪中黑简" w:cs="汉仪中黑简"/>
                            <w:b/>
                            <w:bCs/>
                            <w:color w:val="FFFFFF" w:themeColor="background1"/>
                            <w:sz w:val="44"/>
                            <w:szCs w:val="44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中黑简" w:hAnsi="汉仪中黑简" w:eastAsia="汉仪中黑简" w:cs="汉仪中黑简"/>
                            <w:b/>
                            <w:bCs/>
                            <w:color w:val="FFFFFF" w:themeColor="background1"/>
                            <w:sz w:val="44"/>
                            <w:szCs w:val="44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申请条件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-34925</wp:posOffset>
                </wp:positionH>
                <wp:positionV relativeFrom="page">
                  <wp:posOffset>7537450</wp:posOffset>
                </wp:positionV>
                <wp:extent cx="1607185" cy="443230"/>
                <wp:effectExtent l="0" t="0" r="0" b="0"/>
                <wp:wrapNone/>
                <wp:docPr id="57" name="文本框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7185" cy="4432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500" w:lineRule="exact"/>
                              <w:jc w:val="distribute"/>
                              <w:textAlignment w:val="auto"/>
                              <w:rPr>
                                <w:rFonts w:hint="eastAsia" w:ascii="汉仪润圆-65简" w:hAnsi="汉仪润圆-65简" w:eastAsia="汉仪润圆-65简" w:cs="汉仪润圆-65简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润圆-65简" w:hAnsi="汉仪润圆-65简" w:eastAsia="汉仪润圆-65简" w:cs="汉仪润圆-65简"/>
                                <w:b/>
                                <w:bCs/>
                                <w:color w:val="FFFFFF" w:themeColor="background1"/>
                                <w:sz w:val="44"/>
                                <w:szCs w:val="44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招生计划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.75pt;margin-top:593.5pt;height:34.9pt;width:126.55pt;mso-position-vertical-relative:page;z-index:251670528;mso-width-relative:page;mso-height-relative:page;" filled="f" stroked="f" coordsize="21600,21600" o:gfxdata="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+w0cl2wAAAAwBAAAPAAAAAAAAAAEAIAAAACIAAABk&#10;cnMvZG93bnJldi54bWxQSwECFAAUAAAACACHTuJAYsxxvjwCAABo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500" w:lineRule="exact"/>
                        <w:jc w:val="distribute"/>
                        <w:textAlignment w:val="auto"/>
                        <w:rPr>
                          <w:rFonts w:hint="eastAsia" w:ascii="汉仪润圆-65简" w:hAnsi="汉仪润圆-65简" w:eastAsia="汉仪润圆-65简" w:cs="汉仪润圆-65简"/>
                          <w:b/>
                          <w:bCs/>
                          <w:color w:val="FFFFFF" w:themeColor="background1"/>
                          <w:sz w:val="44"/>
                          <w:szCs w:val="4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润圆-65简" w:hAnsi="汉仪润圆-65简" w:eastAsia="汉仪润圆-65简" w:cs="汉仪润圆-65简"/>
                          <w:b/>
                          <w:bCs/>
                          <w:color w:val="FFFFFF" w:themeColor="background1"/>
                          <w:sz w:val="44"/>
                          <w:szCs w:val="44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招生计划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val="en-US" w:eastAsia="zh-CN"/>
        </w:rPr>
        <w:t xml:space="preserve">                                                                                                         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-748030</wp:posOffset>
                </wp:positionH>
                <wp:positionV relativeFrom="page">
                  <wp:posOffset>2707640</wp:posOffset>
                </wp:positionV>
                <wp:extent cx="6637020" cy="1262380"/>
                <wp:effectExtent l="0" t="0" r="0" b="0"/>
                <wp:wrapNone/>
                <wp:docPr id="168" name="文本框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37020" cy="1262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全日制高校在读专科生、本科生、研究生。  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身心健康，遵纪守法。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ind w:left="0" w:leftChars="0" w:firstLine="0" w:firstLineChars="0"/>
                              <w:jc w:val="left"/>
                              <w:textAlignment w:val="auto"/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有较强的独立生活能力、能较快适应新环境。 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ind w:left="0" w:leftChars="0" w:firstLine="0" w:firstLineChars="0"/>
                              <w:jc w:val="left"/>
                              <w:textAlignment w:val="auto"/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提交报名表、两寸白底照片及护照扫描件。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jc w:val="left"/>
                              <w:textAlignment w:val="auto"/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8.9pt;margin-top:213.2pt;height:99.4pt;width:522.6pt;mso-position-vertical-relative:page;z-index:251678720;mso-width-relative:page;mso-height-relative:page;" filled="f" stroked="f" coordsize="21600,21600" o:gfxdata="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QwWybt0AAAAMAQAADwAAAAAAAAABACAAAAAi&#10;AAAAZHJzL2Rvd25yZXYueG1sUEsBAhQAFAAAAAgAh07iQJp2b5o+AgAAawQAAA4AAAAAAAAAAQAg&#10;AAAALA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全日制高校在读专科生、本科生、研究生。  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身心健康，遵纪守法。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ind w:left="0" w:leftChars="0" w:firstLine="0" w:firstLineChars="0"/>
                        <w:jc w:val="left"/>
                        <w:textAlignment w:val="auto"/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有较强的独立生活能力、能较快适应新环境。 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ind w:left="0" w:leftChars="0" w:firstLine="0" w:firstLineChars="0"/>
                        <w:jc w:val="left"/>
                        <w:textAlignment w:val="auto"/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提交报名表、两寸白底照片及护照扫描件。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jc w:val="left"/>
                        <w:textAlignment w:val="auto"/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                  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-1021080</wp:posOffset>
                </wp:positionH>
                <wp:positionV relativeFrom="paragraph">
                  <wp:posOffset>29210</wp:posOffset>
                </wp:positionV>
                <wp:extent cx="2447290" cy="521970"/>
                <wp:effectExtent l="0" t="0" r="3810" b="11430"/>
                <wp:wrapNone/>
                <wp:docPr id="145" name="组合 1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7290" cy="521970"/>
                          <a:chOff x="1264" y="5051"/>
                          <a:chExt cx="3854" cy="822"/>
                        </a:xfrm>
                      </wpg:grpSpPr>
                      <wpg:grpSp>
                        <wpg:cNvPr id="146" name="组合 124"/>
                        <wpg:cNvGrpSpPr/>
                        <wpg:grpSpPr>
                          <a:xfrm>
                            <a:off x="1264" y="5051"/>
                            <a:ext cx="3855" cy="822"/>
                            <a:chOff x="10266" y="18122"/>
                            <a:chExt cx="3932" cy="848"/>
                          </a:xfrm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wpg:grpSpPr>
                        <wps:wsp>
                          <wps:cNvPr id="147" name="矩形 3"/>
                          <wps:cNvSpPr/>
                          <wps:spPr>
                            <a:xfrm>
                              <a:off x="11066" y="18124"/>
                              <a:ext cx="3132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g:grpSp>
                          <wpg:cNvPr id="148" name="组合 10"/>
                          <wpg:cNvGrpSpPr/>
                          <wpg:grpSpPr>
                            <a:xfrm>
                              <a:off x="10266" y="18122"/>
                              <a:ext cx="316" cy="848"/>
                              <a:chOff x="985" y="18122"/>
                              <a:chExt cx="316" cy="848"/>
                            </a:xfrm>
                            <a:grpFill/>
                          </wpg:grpSpPr>
                          <wps:wsp>
                            <wps:cNvPr id="149" name="矩形 4"/>
                            <wps:cNvSpPr/>
                            <wps:spPr>
                              <a:xfrm>
                                <a:off x="985" y="18122"/>
                                <a:ext cx="120" cy="846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150" name="矩形 5"/>
                            <wps:cNvSpPr/>
                            <wps:spPr>
                              <a:xfrm>
                                <a:off x="1181" y="18124"/>
                                <a:ext cx="120" cy="846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151" name="矩形 4"/>
                          <wps:cNvSpPr/>
                          <wps:spPr>
                            <a:xfrm>
                              <a:off x="10656" y="18124"/>
                              <a:ext cx="120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52" name="矩形 4"/>
                          <wps:cNvSpPr/>
                          <wps:spPr>
                            <a:xfrm>
                              <a:off x="10848" y="18124"/>
                              <a:ext cx="120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153" name="文本框 123"/>
                        <wps:cNvSpPr txBox="1"/>
                        <wps:spPr>
                          <a:xfrm>
                            <a:off x="2305" y="5120"/>
                            <a:ext cx="2531" cy="69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500" w:lineRule="exact"/>
                                <w:jc w:val="distribute"/>
                                <w:textAlignment w:val="auto"/>
                                <w:rPr>
                                  <w:rFonts w:hint="default" w:ascii="汉仪中黑简" w:hAnsi="汉仪中黑简" w:eastAsia="汉仪中黑简" w:cs="汉仪中黑简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中黑简" w:hAnsi="汉仪中黑简" w:eastAsia="汉仪中黑简" w:cs="汉仪中黑简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交流时间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80.4pt;margin-top:2.3pt;height:41.1pt;width:192.7pt;z-index:251675648;mso-width-relative:page;mso-height-relative:page;" coordorigin="1264,5051" coordsize="3854,822" o:gfxdata="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">
                <o:lock v:ext="edit" aspectratio="f"/>
                <v:group id="组合 124" o:spid="_x0000_s1026" o:spt="203" style="position:absolute;left:1264;top:5051;height:822;width:3855;" coordorigin="10266,18122" coordsize="3932,848" o:gfxdata="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+1UZ/r0AAADcAAAADwAAAAAAAAABACAAAAAiAAAAZHJzL2Rvd25yZXYueG1s&#10;UEsBAhQAFAAAAAgAh07iQDMvBZ47AAAAOQAAABUAAAAAAAAAAQAgAAAADAEAAGRycy9ncm91cHNo&#10;YXBleG1sLnhtbFBLBQYAAAAABgAGAGABAADJAwAAAAA=&#10;">
                  <o:lock v:ext="edit" aspectratio="f"/>
                  <v:rect id="矩形 3" o:spid="_x0000_s1026" o:spt="1" style="position:absolute;left:11066;top:18124;height:846;width:3132;v-text-anchor:middle;" filled="t" stroked="f" coordsize="21600,21600" o:gfxdata="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Fc2jPvQAA&#10;ANwAAAAPAAAAAAAAAAEAIAAAACIAAABkcnMvZG93bnJldi54bWxQSwECFAAUAAAACACHTuJAMy8F&#10;njsAAAA5AAAAEAAAAAAAAAABACAAAAAMAQAAZHJzL3NoYXBleG1sLnhtbFBLBQYAAAAABgAGAFsB&#10;AAC2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group id="组合 10" o:spid="_x0000_s1026" o:spt="203" style="position:absolute;left:10266;top:18122;height:848;width:316;" coordorigin="985,18122" coordsize="316,848" o:gfxdata="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lhigXvwAAANwAAAAPAAAAAAAAAAEAIAAAACIAAABkcnMvZG93bnJldi54&#10;bWxQSwECFAAUAAAACACHTuJAMy8FnjsAAAA5AAAAFQAAAAAAAAABACAAAAAOAQAAZHJzL2dyb3Vw&#10;c2hhcGV4bWwueG1sUEsFBgAAAAAGAAYAYAEAAMsDAAAAAA==&#10;">
                    <o:lock v:ext="edit" aspectratio="f"/>
                    <v:rect id="矩形 4" o:spid="_x0000_s1026" o:spt="1" style="position:absolute;left:985;top:18122;height:846;width:120;v-text-anchor:middle;" filled="t" stroked="f" coordsize="21600,21600" o:gfxdata="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boFkmvQAA&#10;ANwAAAAPAAAAAAAAAAEAIAAAACIAAABkcnMvZG93bnJldi54bWxQSwECFAAUAAAACACHTuJAMy8F&#10;njsAAAA5AAAAEAAAAAAAAAABACAAAAAMAQAAZHJzL3NoYXBleG1sLnhtbFBLBQYAAAAABgAGAFsB&#10;AAC2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  <v:rect id="矩形 5" o:spid="_x0000_s1026" o:spt="1" style="position:absolute;left:1181;top:18124;height:846;width:120;v-text-anchor:middle;" filled="t" stroked="f" coordsize="21600,21600" o:gfxdata="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9DZma/&#10;AAAA3AAAAA8AAAAAAAAAAQAgAAAAIgAAAGRycy9kb3ducmV2LnhtbFBLAQIUABQAAAAIAIdO4kAz&#10;LwWeOwAAADkAAAAQAAAAAAAAAAEAIAAAAA4BAABkcnMvc2hhcGV4bWwueG1sUEsFBgAAAAAGAAYA&#10;WwEAALgDAAAAAA=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" o:spid="_x0000_s1026" o:spt="1" style="position:absolute;left:10656;top:18124;height:846;width:120;v-text-anchor:middle;" filled="t" stroked="f" coordsize="21600,21600" o:gfxdata="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APw/2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rect id="矩形 4" o:spid="_x0000_s1026" o:spt="1" style="position:absolute;left:10848;top:18124;height:846;width:120;v-text-anchor:middle;" filled="t" stroked="f" coordsize="21600,21600" o:gfxdata="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DdXYq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</v:group>
                <v:shape id="文本框 123" o:spid="_x0000_s1026" o:spt="202" type="#_x0000_t202" style="position:absolute;left:2305;top:5120;height:698;width:2531;" filled="f" stroked="f" coordsize="21600,21600" o:gfxdata="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yrvOS8AAAA&#10;3AAAAA8AAAAAAAAAAQAgAAAAIgAAAGRycy9kb3ducmV2LnhtbFBLAQIUABQAAAAIAIdO4kAzLwWe&#10;OwAAADkAAAAQAAAAAAAAAAEAIAAAAAsBAABkcnMvc2hhcGV4bWwueG1sUEsFBgAAAAAGAAYAWwEA&#10;ALU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500" w:lineRule="exact"/>
                          <w:jc w:val="distribute"/>
                          <w:textAlignment w:val="auto"/>
                          <w:rPr>
                            <w:rFonts w:hint="default" w:ascii="汉仪中黑简" w:hAnsi="汉仪中黑简" w:eastAsia="汉仪中黑简" w:cs="汉仪中黑简"/>
                            <w:b/>
                            <w:bCs/>
                            <w:color w:val="FFFFFF" w:themeColor="background1"/>
                            <w:sz w:val="44"/>
                            <w:szCs w:val="44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中黑简" w:hAnsi="汉仪中黑简" w:eastAsia="汉仪中黑简" w:cs="汉仪中黑简"/>
                            <w:b/>
                            <w:bCs/>
                            <w:color w:val="FFFFFF" w:themeColor="background1"/>
                            <w:sz w:val="44"/>
                            <w:szCs w:val="44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交流时间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-998855</wp:posOffset>
                </wp:positionH>
                <wp:positionV relativeFrom="page">
                  <wp:posOffset>4850765</wp:posOffset>
                </wp:positionV>
                <wp:extent cx="4123055" cy="454025"/>
                <wp:effectExtent l="0" t="0" r="0" b="0"/>
                <wp:wrapNone/>
                <wp:docPr id="154" name="文本框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3055" cy="454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40" w:lineRule="exact"/>
                              <w:ind w:firstLine="480" w:firstLineChars="200"/>
                              <w:jc w:val="left"/>
                              <w:textAlignment w:val="auto"/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sz w:val="24"/>
                                <w:szCs w:val="24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行程共8天，2025年1月15日---1月22日。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8.65pt;margin-top:381.95pt;height:35.75pt;width:324.65pt;mso-position-vertical-relative:page;z-index:251676672;mso-width-relative:page;mso-height-relative:page;" filled="f" stroked="f" coordsize="21600,21600" o:gfxdata="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DjPPut4AAAAMAQAADwAAAAAAAAABACAAAAAi&#10;AAAAZHJzL2Rvd25yZXYueG1sUEsBAhQAFAAAAAgAh07iQFTbsVA9AgAAagQAAA4AAAAAAAAAAQAg&#10;AAAALQ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40" w:lineRule="exact"/>
                        <w:ind w:firstLine="480" w:firstLineChars="200"/>
                        <w:jc w:val="left"/>
                        <w:textAlignment w:val="auto"/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sz w:val="24"/>
                          <w:szCs w:val="24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行程共8天，2025年1月15日---1月22日。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-1014730</wp:posOffset>
                </wp:positionH>
                <wp:positionV relativeFrom="paragraph">
                  <wp:posOffset>45720</wp:posOffset>
                </wp:positionV>
                <wp:extent cx="2447290" cy="521970"/>
                <wp:effectExtent l="0" t="0" r="3810" b="11430"/>
                <wp:wrapNone/>
                <wp:docPr id="169" name="组合 1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7290" cy="521970"/>
                          <a:chOff x="1264" y="5051"/>
                          <a:chExt cx="3854" cy="822"/>
                        </a:xfrm>
                      </wpg:grpSpPr>
                      <wpg:grpSp>
                        <wpg:cNvPr id="170" name="组合 124"/>
                        <wpg:cNvGrpSpPr/>
                        <wpg:grpSpPr>
                          <a:xfrm>
                            <a:off x="1264" y="5051"/>
                            <a:ext cx="3855" cy="822"/>
                            <a:chOff x="10266" y="18122"/>
                            <a:chExt cx="3932" cy="848"/>
                          </a:xfrm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wpg:grpSpPr>
                        <wps:wsp>
                          <wps:cNvPr id="171" name="矩形 3"/>
                          <wps:cNvSpPr/>
                          <wps:spPr>
                            <a:xfrm>
                              <a:off x="11066" y="18124"/>
                              <a:ext cx="3132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g:grpSp>
                          <wpg:cNvPr id="172" name="组合 10"/>
                          <wpg:cNvGrpSpPr/>
                          <wpg:grpSpPr>
                            <a:xfrm>
                              <a:off x="10266" y="18122"/>
                              <a:ext cx="316" cy="848"/>
                              <a:chOff x="985" y="18122"/>
                              <a:chExt cx="316" cy="848"/>
                            </a:xfrm>
                            <a:grpFill/>
                          </wpg:grpSpPr>
                          <wps:wsp>
                            <wps:cNvPr id="173" name="矩形 4"/>
                            <wps:cNvSpPr/>
                            <wps:spPr>
                              <a:xfrm>
                                <a:off x="985" y="18122"/>
                                <a:ext cx="120" cy="846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174" name="矩形 5"/>
                            <wps:cNvSpPr/>
                            <wps:spPr>
                              <a:xfrm>
                                <a:off x="1181" y="18124"/>
                                <a:ext cx="120" cy="846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175" name="矩形 4"/>
                          <wps:cNvSpPr/>
                          <wps:spPr>
                            <a:xfrm>
                              <a:off x="10656" y="18124"/>
                              <a:ext cx="120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76" name="矩形 4"/>
                          <wps:cNvSpPr/>
                          <wps:spPr>
                            <a:xfrm>
                              <a:off x="10848" y="18124"/>
                              <a:ext cx="120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177" name="文本框 123"/>
                        <wps:cNvSpPr txBox="1"/>
                        <wps:spPr>
                          <a:xfrm>
                            <a:off x="2305" y="5120"/>
                            <a:ext cx="2531" cy="69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500" w:lineRule="exact"/>
                                <w:jc w:val="distribute"/>
                                <w:textAlignment w:val="auto"/>
                                <w:rPr>
                                  <w:rFonts w:hint="default" w:ascii="汉仪中黑简" w:hAnsi="汉仪中黑简" w:eastAsia="汉仪中黑简" w:cs="汉仪中黑简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中黑简" w:hAnsi="汉仪中黑简" w:eastAsia="汉仪中黑简" w:cs="汉仪中黑简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项目费用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79.9pt;margin-top:3.6pt;height:41.1pt;width:192.7pt;z-index:251679744;mso-width-relative:page;mso-height-relative:page;" coordorigin="1264,5051" coordsize="3854,822" o:gfxdata="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">
                <o:lock v:ext="edit" aspectratio="f"/>
                <v:group id="组合 124" o:spid="_x0000_s1026" o:spt="203" style="position:absolute;left:1264;top:5051;height:822;width:3855;" coordorigin="10266,18122" coordsize="3932,848" o:gfxdata="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DVnO6svwAAANwAAAAPAAAAAAAAAAEAIAAAACIAAABkcnMvZG93bnJldi54&#10;bWxQSwECFAAUAAAACACHTuJAMy8FnjsAAAA5AAAAFQAAAAAAAAABACAAAAAOAQAAZHJzL2dyb3Vw&#10;c2hhcGV4bWwueG1sUEsFBgAAAAAGAAYAYAEAAMsDAAAAAA==&#10;">
                  <o:lock v:ext="edit" aspectratio="f"/>
                  <v:rect id="矩形 3" o:spid="_x0000_s1026" o:spt="1" style="position:absolute;left:11066;top:18124;height:846;width:3132;v-text-anchor:middle;" filled="t" stroked="f" coordsize="21600,21600" o:gfxdata="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rup+dvQAA&#10;ANwAAAAPAAAAAAAAAAEAIAAAACIAAABkcnMvZG93bnJldi54bWxQSwECFAAUAAAACACHTuJAMy8F&#10;njsAAAA5AAAAEAAAAAAAAAABACAAAAAMAQAAZHJzL3NoYXBleG1sLnhtbFBLBQYAAAAABgAGAFsB&#10;AAC2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group id="组合 10" o:spid="_x0000_s1026" o:spt="203" style="position:absolute;left:10266;top:18122;height:848;width:316;" coordorigin="985,18122" coordsize="316,848" o:gfxdata="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EoC1UC7AAAA3AAAAA8AAAAAAAAAAQAgAAAAIgAAAGRycy9kb3ducmV2LnhtbFBL&#10;AQIUABQAAAAIAIdO4kAzLwWeOwAAADkAAAAVAAAAAAAAAAEAIAAAAAoBAABkcnMvZ3JvdXBzaGFw&#10;ZXhtbC54bWxQSwUGAAAAAAYABgBgAQAAxwMAAAAA&#10;">
                    <o:lock v:ext="edit" aspectratio="f"/>
                    <v:rect id="矩形 4" o:spid="_x0000_s1026" o:spt="1" style="position:absolute;left:985;top:18122;height:846;width:120;v-text-anchor:middle;" filled="t" stroked="f" coordsize="21600,21600" o:gfxdata="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0JKRxvQAA&#10;ANwAAAAPAAAAAAAAAAEAIAAAACIAAABkcnMvZG93bnJldi54bWxQSwECFAAUAAAACACHTuJAMy8F&#10;njsAAAA5AAAAEAAAAAAAAAABACAAAAAMAQAAZHJzL3NoYXBleG1sLnhtbFBLBQYAAAAABgAGAFsB&#10;AAC2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  <v:rect id="矩形 5" o:spid="_x0000_s1026" o:spt="1" style="position:absolute;left:1181;top:18124;height:846;width:120;v-text-anchor:middle;" filled="t" stroked="f" coordsize="21600,21600" o:gfxdata="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7zTwFvQAA&#10;ANwAAAAPAAAAAAAAAAEAIAAAACIAAABkcnMvZG93bnJldi54bWxQSwECFAAUAAAACACHTuJAMy8F&#10;njsAAAA5AAAAEAAAAAAAAAABACAAAAAMAQAAZHJzL3NoYXBleG1sLnhtbFBLBQYAAAAABgAGAFsB&#10;AAC2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" o:spid="_x0000_s1026" o:spt="1" style="position:absolute;left:10656;top:18124;height:846;width:120;v-text-anchor:middle;" filled="t" stroked="f" coordsize="21600,21600" o:gfxdata="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SBmZ6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rect id="矩形 4" o:spid="_x0000_s1026" o:spt="1" style="position:absolute;left:10848;top:18124;height:846;width:120;v-text-anchor:middle;" filled="t" stroked="f" coordsize="21600,21600" o:gfxdata="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RTB+m8AAAA&#10;3AAAAA8AAAAAAAAAAQAgAAAAIgAAAGRycy9kb3ducmV2LnhtbFBLAQIUABQAAAAIAIdO4kAzLwWe&#10;OwAAADkAAAAQAAAAAAAAAAEAIAAAAAsBAABkcnMvc2hhcGV4bWwueG1sUEsFBgAAAAAGAAYAWwEA&#10;ALUDAAAAAA=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</v:group>
                <v:shape id="文本框 123" o:spid="_x0000_s1026" o:spt="202" type="#_x0000_t202" style="position:absolute;left:2305;top:5120;height:698;width:2531;" filled="f" stroked="f" coordsize="21600,21600" o:gfxdata="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gl5oe8AAAA&#10;3AAAAA8AAAAAAAAAAQAgAAAAIgAAAGRycy9kb3ducmV2LnhtbFBLAQIUABQAAAAIAIdO4kAzLwWe&#10;OwAAADkAAAAQAAAAAAAAAAEAIAAAAAsBAABkcnMvc2hhcGV4bWwueG1sUEsFBgAAAAAGAAYAWwEA&#10;ALU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500" w:lineRule="exact"/>
                          <w:jc w:val="distribute"/>
                          <w:textAlignment w:val="auto"/>
                          <w:rPr>
                            <w:rFonts w:hint="default" w:ascii="汉仪中黑简" w:hAnsi="汉仪中黑简" w:eastAsia="汉仪中黑简" w:cs="汉仪中黑简"/>
                            <w:b/>
                            <w:bCs/>
                            <w:color w:val="FFFFFF" w:themeColor="background1"/>
                            <w:sz w:val="44"/>
                            <w:szCs w:val="44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中黑简" w:hAnsi="汉仪中黑简" w:eastAsia="汉仪中黑简" w:cs="汉仪中黑简"/>
                            <w:b/>
                            <w:bCs/>
                            <w:color w:val="FFFFFF" w:themeColor="background1"/>
                            <w:sz w:val="44"/>
                            <w:szCs w:val="44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项目费用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-1030605</wp:posOffset>
                </wp:positionH>
                <wp:positionV relativeFrom="page">
                  <wp:posOffset>6196965</wp:posOffset>
                </wp:positionV>
                <wp:extent cx="3855720" cy="3386455"/>
                <wp:effectExtent l="0" t="0" r="0" b="0"/>
                <wp:wrapNone/>
                <wp:docPr id="179" name="文本框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55720" cy="3386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spacing w:before="71" w:line="240" w:lineRule="auto"/>
                              <w:ind w:left="54" w:firstLine="480" w:firstLineChars="200"/>
                              <w:textAlignment w:val="auto"/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kern w:val="2"/>
                                <w:sz w:val="24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kern w:val="2"/>
                                <w:sz w:val="24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总计19250泰铢(人民币约3880元)。费用包含8天的全部活动安排。包含：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spacing w:before="1" w:line="240" w:lineRule="auto"/>
                              <w:ind w:left="32" w:firstLine="480" w:firstLineChars="200"/>
                              <w:textAlignment w:val="auto"/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kern w:val="2"/>
                                <w:sz w:val="24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kern w:val="2"/>
                                <w:sz w:val="24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-7天住宿，两个人一间。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spacing w:before="1" w:line="240" w:lineRule="auto"/>
                              <w:ind w:left="32" w:firstLine="480" w:firstLineChars="200"/>
                              <w:textAlignment w:val="auto"/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kern w:val="2"/>
                                <w:sz w:val="24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kern w:val="2"/>
                                <w:sz w:val="24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-7天早餐和3次正餐，其余自行在学校食堂用餐。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spacing w:before="1" w:line="240" w:lineRule="auto"/>
                              <w:ind w:left="32" w:firstLine="480" w:firstLineChars="200"/>
                              <w:textAlignment w:val="auto"/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kern w:val="2"/>
                                <w:sz w:val="24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kern w:val="2"/>
                                <w:sz w:val="24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-机场接送和外出活动接送。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spacing w:before="1" w:line="240" w:lineRule="auto"/>
                              <w:ind w:left="32" w:firstLine="480" w:firstLineChars="200"/>
                              <w:textAlignment w:val="auto"/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kern w:val="2"/>
                                <w:sz w:val="24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kern w:val="2"/>
                                <w:sz w:val="24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-语言文化类课程及专业讲座。</w:t>
                            </w:r>
                          </w:p>
                          <w:p>
                            <w:pPr>
                              <w:pStyle w:val="2"/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bidi w:val="0"/>
                              <w:adjustRightInd/>
                              <w:snapToGrid/>
                              <w:spacing w:before="1" w:line="240" w:lineRule="auto"/>
                              <w:ind w:left="32" w:firstLine="480" w:firstLineChars="200"/>
                              <w:textAlignment w:val="auto"/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kern w:val="2"/>
                                <w:sz w:val="24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kern w:val="2"/>
                                <w:sz w:val="24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-参观曼谷名胜古迹，外出活动两次。</w:t>
                            </w:r>
                          </w:p>
                          <w:p>
                            <w:pPr>
                              <w:ind w:firstLine="480" w:firstLineChars="200"/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kern w:val="2"/>
                                <w:sz w:val="24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方正小标宋_GBK" w:hAnsi="方正小标宋_GBK" w:eastAsia="方正小标宋_GBK" w:cs="方正小标宋_GBK"/>
                                <w:b w:val="0"/>
                                <w:bCs w:val="0"/>
                                <w:color w:val="404040" w:themeColor="text1" w:themeTint="BF"/>
                                <w:kern w:val="2"/>
                                <w:sz w:val="24"/>
                                <w:szCs w:val="24"/>
                                <w:lang w:val="en-US" w:eastAsia="zh-CN" w:bidi="ar-SA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-所有课内、课外活动有翻译人员陪伴。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81.15pt;margin-top:487.95pt;height:266.65pt;width:303.6pt;mso-position-vertical-relative:page;z-index:251680768;mso-width-relative:page;mso-height-relative:page;" filled="f" stroked="f" coordsize="21600,21600" o:gfxdata="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DdPCD3eAAAADQEAAA8AAAAAAAAAAQAgAAAA&#10;IgAAAGRycy9kb3ducmV2LnhtbFBLAQIUABQAAAAIAIdO4kDs9m44PgIAAGsEAAAOAAAAAAAAAAEA&#10;IAAAAC0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bidi w:val="0"/>
                        <w:adjustRightInd/>
                        <w:snapToGrid/>
                        <w:spacing w:before="71" w:line="240" w:lineRule="auto"/>
                        <w:ind w:left="54" w:firstLine="480" w:firstLineChars="200"/>
                        <w:textAlignment w:val="auto"/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kern w:val="2"/>
                          <w:sz w:val="24"/>
                          <w:szCs w:val="24"/>
                          <w:lang w:val="en-US" w:eastAsia="zh-CN" w:bidi="ar-SA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kern w:val="2"/>
                          <w:sz w:val="24"/>
                          <w:szCs w:val="24"/>
                          <w:lang w:val="en-US" w:eastAsia="zh-CN" w:bidi="ar-SA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总计19250泰铢(人民币约3880元)。费用包含8天的全部活动安排。包含：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bidi w:val="0"/>
                        <w:adjustRightInd/>
                        <w:snapToGrid/>
                        <w:spacing w:before="1" w:line="240" w:lineRule="auto"/>
                        <w:ind w:left="32" w:firstLine="480" w:firstLineChars="200"/>
                        <w:textAlignment w:val="auto"/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kern w:val="2"/>
                          <w:sz w:val="24"/>
                          <w:szCs w:val="24"/>
                          <w:lang w:val="en-US" w:eastAsia="zh-CN" w:bidi="ar-SA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kern w:val="2"/>
                          <w:sz w:val="24"/>
                          <w:szCs w:val="24"/>
                          <w:lang w:val="en-US" w:eastAsia="zh-CN" w:bidi="ar-SA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-7天住宿，两个人一间。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bidi w:val="0"/>
                        <w:adjustRightInd/>
                        <w:snapToGrid/>
                        <w:spacing w:before="1" w:line="240" w:lineRule="auto"/>
                        <w:ind w:left="32" w:firstLine="480" w:firstLineChars="200"/>
                        <w:textAlignment w:val="auto"/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kern w:val="2"/>
                          <w:sz w:val="24"/>
                          <w:szCs w:val="24"/>
                          <w:lang w:val="en-US" w:eastAsia="zh-CN" w:bidi="ar-SA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kern w:val="2"/>
                          <w:sz w:val="24"/>
                          <w:szCs w:val="24"/>
                          <w:lang w:val="en-US" w:eastAsia="zh-CN" w:bidi="ar-SA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-7天早餐和3次正餐，其余自行在学校食堂用餐。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bidi w:val="0"/>
                        <w:adjustRightInd/>
                        <w:snapToGrid/>
                        <w:spacing w:before="1" w:line="240" w:lineRule="auto"/>
                        <w:ind w:left="32" w:firstLine="480" w:firstLineChars="200"/>
                        <w:textAlignment w:val="auto"/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kern w:val="2"/>
                          <w:sz w:val="24"/>
                          <w:szCs w:val="24"/>
                          <w:lang w:val="en-US" w:eastAsia="zh-CN" w:bidi="ar-SA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kern w:val="2"/>
                          <w:sz w:val="24"/>
                          <w:szCs w:val="24"/>
                          <w:lang w:val="en-US" w:eastAsia="zh-CN" w:bidi="ar-SA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-机场接送和外出活动接送。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bidi w:val="0"/>
                        <w:adjustRightInd/>
                        <w:snapToGrid/>
                        <w:spacing w:before="1" w:line="240" w:lineRule="auto"/>
                        <w:ind w:left="32" w:firstLine="480" w:firstLineChars="200"/>
                        <w:textAlignment w:val="auto"/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kern w:val="2"/>
                          <w:sz w:val="24"/>
                          <w:szCs w:val="24"/>
                          <w:lang w:val="en-US" w:eastAsia="zh-CN" w:bidi="ar-SA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kern w:val="2"/>
                          <w:sz w:val="24"/>
                          <w:szCs w:val="24"/>
                          <w:lang w:val="en-US" w:eastAsia="zh-CN" w:bidi="ar-SA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-语言文化类课程及专业讲座。</w:t>
                      </w:r>
                    </w:p>
                    <w:p>
                      <w:pPr>
                        <w:pStyle w:val="2"/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bidi w:val="0"/>
                        <w:adjustRightInd/>
                        <w:snapToGrid/>
                        <w:spacing w:before="1" w:line="240" w:lineRule="auto"/>
                        <w:ind w:left="32" w:firstLine="480" w:firstLineChars="200"/>
                        <w:textAlignment w:val="auto"/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kern w:val="2"/>
                          <w:sz w:val="24"/>
                          <w:szCs w:val="24"/>
                          <w:lang w:val="en-US" w:eastAsia="zh-CN" w:bidi="ar-SA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kern w:val="2"/>
                          <w:sz w:val="24"/>
                          <w:szCs w:val="24"/>
                          <w:lang w:val="en-US" w:eastAsia="zh-CN" w:bidi="ar-SA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-参观曼谷名胜古迹，外出活动两次。</w:t>
                      </w:r>
                    </w:p>
                    <w:p>
                      <w:pPr>
                        <w:ind w:firstLine="480" w:firstLineChars="200"/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kern w:val="2"/>
                          <w:sz w:val="24"/>
                          <w:szCs w:val="24"/>
                          <w:lang w:val="en-US" w:eastAsia="zh-CN" w:bidi="ar-SA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方正小标宋_GBK" w:hAnsi="方正小标宋_GBK" w:eastAsia="方正小标宋_GBK" w:cs="方正小标宋_GBK"/>
                          <w:b w:val="0"/>
                          <w:bCs w:val="0"/>
                          <w:color w:val="404040" w:themeColor="text1" w:themeTint="BF"/>
                          <w:kern w:val="2"/>
                          <w:sz w:val="24"/>
                          <w:szCs w:val="24"/>
                          <w:lang w:val="en-US" w:eastAsia="zh-CN" w:bidi="ar-SA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-所有课内、课外活动有翻译人员陪伴。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-1708785</wp:posOffset>
                </wp:positionH>
                <wp:positionV relativeFrom="page">
                  <wp:posOffset>7607935</wp:posOffset>
                </wp:positionV>
                <wp:extent cx="904875" cy="889635"/>
                <wp:effectExtent l="0" t="0" r="9525" b="5715"/>
                <wp:wrapNone/>
                <wp:docPr id="44" name="椭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889635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-134.55pt;margin-top:599.05pt;height:70.05pt;width:71.25pt;mso-position-vertical-relative:page;z-index:251659264;v-text-anchor:middle;mso-width-relative:page;mso-height-relative:page;" fillcolor="#8FAADC [1944]" filled="t" stroked="f" coordsize="21600,21600" o:gfxdata="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sz w:val="21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-1384300</wp:posOffset>
                </wp:positionH>
                <wp:positionV relativeFrom="page">
                  <wp:posOffset>9719945</wp:posOffset>
                </wp:positionV>
                <wp:extent cx="7839075" cy="1408430"/>
                <wp:effectExtent l="0" t="0" r="9525" b="1270"/>
                <wp:wrapNone/>
                <wp:docPr id="180" name="矩形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39075" cy="1408430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109pt;margin-top:765.35pt;height:110.9pt;width:617.25pt;mso-position-vertical-relative:page;z-index:251681792;v-text-anchor:middle;mso-width-relative:page;mso-height-relative:page;" fillcolor="#0070C0" filled="t" stroked="f" coordsize="21600,21600" o:gfxdata="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D928oW3wAAAA8BAAAPAAAAAAAAAAEAIAAAACIAAABkcnMv&#10;ZG93bnJldi54bWxQSwECFAAUAAAACACHTuJAXLgZYG4CAADQBAAADgAAAAAAAAABACAAAAAuAQAA&#10;ZHJzL2Uyb0RvYy54bWxQSwUGAAAAAAYABgBZAQAADgY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</w:p>
    <w:p>
      <w:pPr>
        <w:rPr>
          <w:rFonts w:hint="eastAsia" w:eastAsiaTheme="minorEastAsia"/>
          <w:sz w:val="21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-2464435</wp:posOffset>
                </wp:positionH>
                <wp:positionV relativeFrom="page">
                  <wp:posOffset>7927975</wp:posOffset>
                </wp:positionV>
                <wp:extent cx="1747520" cy="1717040"/>
                <wp:effectExtent l="0" t="0" r="5080" b="16510"/>
                <wp:wrapNone/>
                <wp:docPr id="45" name="椭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7520" cy="1717040"/>
                        </a:xfrm>
                        <a:prstGeom prst="ellipse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-194.05pt;margin-top:624.25pt;height:135.2pt;width:137.6pt;mso-position-vertical-relative:page;z-index:251660288;v-text-anchor:middle;mso-width-relative:page;mso-height-relative:page;" fillcolor="#0070C0" filled="t" stroked="f" coordsize="21600,21600" o:gfxdata="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hQn77d4AAAAPAQAADwAAAAAAAAABACAAAAAiAAAAZHJzL2Rv&#10;d25yZXYueG1sUEsBAhQAFAAAAAgAh07iQAkbuvFtAgAA0QQAAA4AAAAAAAAAAQAgAAAALQEAAGRy&#10;cy9lMm9Eb2MueG1sUEsFBgAAAAAGAAYAWQEAAAwGAAAAAA==&#10;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w:br w:type="page"/>
      </w:r>
    </w:p>
    <w:p>
      <w:pPr>
        <w:rPr>
          <w:rFonts w:hint="default"/>
          <w:sz w:val="21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474345</wp:posOffset>
                </wp:positionH>
                <wp:positionV relativeFrom="paragraph">
                  <wp:posOffset>8385810</wp:posOffset>
                </wp:positionV>
                <wp:extent cx="4307205" cy="1323975"/>
                <wp:effectExtent l="6350" t="6350" r="10795" b="22225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617345" y="9300210"/>
                          <a:ext cx="4307205" cy="132397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7.35pt;margin-top:660.3pt;height:104.25pt;width:339.15pt;z-index:251695104;v-text-anchor:middle;mso-width-relative:page;mso-height-relative:page;" fillcolor="#FFFFFF [3212]" filled="t" stroked="t" coordsize="21600,21600" arcsize="0.166666666666667" o:gfxdata="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">
                <v:fill on="t" focussize="0,0"/>
                <v:stroke weight="1pt" color="#2E75B6 [2404]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1951355</wp:posOffset>
                </wp:positionH>
                <wp:positionV relativeFrom="paragraph">
                  <wp:posOffset>8509635</wp:posOffset>
                </wp:positionV>
                <wp:extent cx="2637790" cy="762000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875155" y="9443085"/>
                          <a:ext cx="2637790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  <w:lang w:eastAsia="zh-CN"/>
                              </w:rPr>
                              <w:t>泰国皇家理工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</w:rPr>
                              <w:t xml:space="preserve">大学北京办公室 </w:t>
                            </w:r>
                          </w:p>
                          <w:p>
                            <w:pPr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</w:rPr>
                              <w:t>联系人：李老师 电话：86-10-82378895</w:t>
                            </w:r>
                          </w:p>
                          <w:p>
                            <w:pPr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</w:rPr>
                              <w:t>手机：13718737263(微信同号)</w:t>
                            </w:r>
                          </w:p>
                          <w:p>
                            <w:pPr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3.65pt;margin-top:670.05pt;height:60pt;width:207.7pt;z-index:251696128;mso-width-relative:page;mso-height-relative:page;" filled="f" stroked="f" coordsize="21600,21600" o:gfxdata="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Kz4S6XcAAAADQEAAA8AAAAAAAAA&#10;AQAgAAAAIgAAAGRycy9kb3ducmV2LnhtbFBLAQIUABQAAAAIAIdO4kB87hJ2RgIAAHIEAAAOAAAA&#10;AAAAAAEAIAAAACsBAABkcnMvZTJvRG9jLnhtbFBLBQYAAAAABgAGAFkBAADj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宋体" w:hAnsi="宋体" w:eastAsia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18"/>
                          <w:szCs w:val="18"/>
                          <w:lang w:eastAsia="zh-CN"/>
                        </w:rPr>
                        <w:t>泰国皇家理工</w:t>
                      </w:r>
                      <w:r>
                        <w:rPr>
                          <w:rFonts w:hint="eastAsia" w:ascii="宋体" w:hAnsi="宋体" w:eastAsia="宋体" w:cs="宋体"/>
                          <w:sz w:val="18"/>
                          <w:szCs w:val="18"/>
                        </w:rPr>
                        <w:t xml:space="preserve">大学北京办公室 </w:t>
                      </w:r>
                    </w:p>
                    <w:p>
                      <w:pPr>
                        <w:rPr>
                          <w:rFonts w:hint="eastAsia" w:ascii="宋体" w:hAnsi="宋体" w:eastAsia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18"/>
                          <w:szCs w:val="18"/>
                        </w:rPr>
                        <w:t>联系人：李老师 电话：86-10-82378895</w:t>
                      </w:r>
                    </w:p>
                    <w:p>
                      <w:pPr>
                        <w:rPr>
                          <w:rFonts w:hint="eastAsia" w:ascii="宋体" w:hAnsi="宋体" w:eastAsia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18"/>
                          <w:szCs w:val="18"/>
                        </w:rPr>
                        <w:t>手机：13718737263(微信同号)</w:t>
                      </w:r>
                    </w:p>
                    <w:p>
                      <w:pPr>
                        <w:rPr>
                          <w:rFonts w:hint="eastAsia" w:ascii="宋体" w:hAnsi="宋体" w:eastAsia="宋体" w:cs="宋体"/>
                          <w:sz w:val="18"/>
                          <w:szCs w:val="18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-1565910</wp:posOffset>
                </wp:positionH>
                <wp:positionV relativeFrom="page">
                  <wp:posOffset>7160260</wp:posOffset>
                </wp:positionV>
                <wp:extent cx="904875" cy="889635"/>
                <wp:effectExtent l="0" t="0" r="9525" b="12065"/>
                <wp:wrapNone/>
                <wp:docPr id="216" name="椭圆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889635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-123.3pt;margin-top:563.8pt;height:70.05pt;width:71.25pt;mso-position-vertical-relative:page;z-index:251694080;v-text-anchor:middle;mso-width-relative:page;mso-height-relative:page;" fillcolor="#8FAADC [1944]" filled="t" stroked="f" coordsize="21600,21600" o:gfxdata="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-2169160</wp:posOffset>
                </wp:positionH>
                <wp:positionV relativeFrom="page">
                  <wp:posOffset>7327900</wp:posOffset>
                </wp:positionV>
                <wp:extent cx="1747520" cy="1717040"/>
                <wp:effectExtent l="0" t="0" r="5080" b="10160"/>
                <wp:wrapNone/>
                <wp:docPr id="217" name="椭圆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7520" cy="1717040"/>
                        </a:xfrm>
                        <a:prstGeom prst="ellipse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-170.8pt;margin-top:577pt;height:135.2pt;width:137.6pt;mso-position-vertical-relative:page;z-index:251684864;v-text-anchor:middle;mso-width-relative:page;mso-height-relative:page;" fillcolor="#0070C0" filled="t" stroked="f" coordsize="21600,21600" o:gfxdata="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Ig8jP90AAAAOAQAADwAAAAAAAAABACAAAAAiAAAAZHJzL2Rv&#10;d25yZXYueG1sUEsBAhQAFAAAAAgAh07iQMjCNJ1uAgAA0wQAAA4AAAAAAAAAAQAgAAAALAEAAGRy&#10;cy9lMm9Eb2MueG1sUEsFBgAAAAAGAAYAWQEAAAwGAAAAAA==&#10;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-615950</wp:posOffset>
            </wp:positionH>
            <wp:positionV relativeFrom="paragraph">
              <wp:posOffset>1886585</wp:posOffset>
            </wp:positionV>
            <wp:extent cx="6474460" cy="6235065"/>
            <wp:effectExtent l="0" t="0" r="2540" b="13335"/>
            <wp:wrapNone/>
            <wp:docPr id="2" name="图片 2" descr="16994281868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9942818684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74460" cy="62350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5593715</wp:posOffset>
                </wp:positionH>
                <wp:positionV relativeFrom="page">
                  <wp:posOffset>3115945</wp:posOffset>
                </wp:positionV>
                <wp:extent cx="1028065" cy="960120"/>
                <wp:effectExtent l="0" t="3175" r="3175" b="8255"/>
                <wp:wrapNone/>
                <wp:docPr id="20" name="椭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580000">
                          <a:off x="0" y="0"/>
                          <a:ext cx="1028065" cy="960120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40.45pt;margin-top:245.35pt;height:75.6pt;width:80.95pt;mso-position-vertical-relative:page;rotation:-1114112f;z-index:251693056;v-text-anchor:middle;mso-width-relative:page;mso-height-relative:page;" fillcolor="#8FAADC [1944]" filled="t" stroked="f" coordsize="21600,21600" o:gfxdata="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AAAAAZHJzL1BLAQIUABQAAAAIAIdO4kDmQkMJ&#10;2gAAAAwBAAAPAAAAAAAAAAEAIAAAACIAAABkcnMvZG93bnJldi54bWxQSwECFAAUAAAACACHTuJA&#10;4SydTJECAAAYBQAADgAAAAAAAAABACAAAAApAQAAZHJzL2Uyb0RvYy54bWxQSwUGAAAAAAYABgBZ&#10;AQAALAYAAAAA&#10;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5022215</wp:posOffset>
                </wp:positionH>
                <wp:positionV relativeFrom="page">
                  <wp:posOffset>2146300</wp:posOffset>
                </wp:positionV>
                <wp:extent cx="1386205" cy="1378585"/>
                <wp:effectExtent l="0" t="635" r="4445" b="11430"/>
                <wp:wrapNone/>
                <wp:docPr id="26" name="椭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580000">
                          <a:off x="0" y="0"/>
                          <a:ext cx="1386205" cy="1378585"/>
                        </a:xfrm>
                        <a:prstGeom prst="ellipse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95.45pt;margin-top:169pt;height:108.55pt;width:109.15pt;mso-position-vertical-relative:page;rotation:-1114112f;z-index:251692032;v-text-anchor:middle;mso-width-relative:page;mso-height-relative:page;" fillcolor="#0070C0" filled="t" stroked="f" coordsize="21600,21600" o:gfxdata="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Cdbr1g2QAAAAwBAAAPAAAAAAAAAAEAIAAAACIAAABk&#10;cnMvZG93bnJldi54bWxQSwECFAAUAAAACACHTuJA4Ji+6HcCAADgBAAADgAAAAAAAAABACAAAAAo&#10;AQAAZHJzL2Uyb0RvYy54bWxQSwUGAAAAAAYABgBZAQAAEQYAAAAA&#10;">
                <v:fill on="t" focussize="0,0"/>
                <v:stroke on="f" weight="1pt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-1010920</wp:posOffset>
                </wp:positionH>
                <wp:positionV relativeFrom="paragraph">
                  <wp:posOffset>-796925</wp:posOffset>
                </wp:positionV>
                <wp:extent cx="7311390" cy="1836420"/>
                <wp:effectExtent l="0" t="0" r="3810" b="11430"/>
                <wp:wrapNone/>
                <wp:docPr id="18" name="组合 18"/>
                <wp:cNvGraphicFramePr>
                  <a:extLst xmlns:a="http://schemas.openxmlformats.org/drawingml/2006/main">
                    <a:ext uri="{7FBC4E63-A832-4D11-8238-D91031DB1400}">
                      <s:tag xmlns="http://www.wps.cn/officeDocument/2013/wpsCustomData" xmlns:s="http://www.wps.cn/officeDocument/2013/wpsCustomData">
                        <s:item s:name="KSO_DOCER_RESOURCE_TRACE_INFO" s:val="{&quot;id&quot;:&quot;209392780&quot;,&quot;origin&quot;:0,&quot;type&quot;:&quot;pictures&quot;,&quot;user&quot;:&quot;922094664&quot;}"/>
                      </s:tag>
                    </a:ext>
                  </a:extLst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11390" cy="1836420"/>
                          <a:chOff x="2370" y="34710"/>
                          <a:chExt cx="11514" cy="2892"/>
                        </a:xfrm>
                      </wpg:grpSpPr>
                      <pic:pic xmlns:pic="http://schemas.openxmlformats.org/drawingml/2006/picture">
                        <pic:nvPicPr>
                          <pic:cNvPr id="13" name="图片 13" descr="b3327eca2e09082f84de16ccfdc9db9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lum bright="6000" contrast="12000"/>
                          </a:blip>
                          <a:srcRect l="5215" t="4818" b="14004"/>
                          <a:stretch>
                            <a:fillRect/>
                          </a:stretch>
                        </pic:blipFill>
                        <pic:spPr>
                          <a:xfrm>
                            <a:off x="2370" y="34710"/>
                            <a:ext cx="3786" cy="289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https://photo-static-api.fotomore.com/creative/vcg/400/new/VCG41N1399354580.jpg?uid=386&amp;timestamp=1685514502&amp;sign=3131e8bb84286ea29307c29784ea87a2" descr="C:/Users/Administrator/Desktop/微信图片_20240829140446.jpg微信图片_20240829140446"/>
                          <pic:cNvPicPr/>
                        </pic:nvPicPr>
                        <pic:blipFill>
                          <a:blip r:embed="rId12">
                            <a:lum bright="6000" contrast="12000"/>
                          </a:blip>
                          <a:srcRect l="-13" t="10658" r="13" b="10658"/>
                          <a:stretch>
                            <a:fillRect/>
                          </a:stretch>
                        </pic:blipFill>
                        <pic:spPr>
                          <a:xfrm>
                            <a:off x="6234" y="34711"/>
                            <a:ext cx="3786" cy="289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https://photo-static-api.fotomore.com/creative/vcg/400/new/VCG41N1399354580.jpg?uid=386&amp;timestamp=1685514502&amp;sign=3131e8bb84286ea29307c29784ea87a2" descr="大皇宫"/>
                          <pic:cNvPicPr/>
                        </pic:nvPicPr>
                        <pic:blipFill>
                          <a:blip r:embed="rId13">
                            <a:lum bright="6000" contrast="12000"/>
                          </a:blip>
                          <a:srcRect l="3251" r="3251"/>
                          <a:stretch>
                            <a:fillRect/>
                          </a:stretch>
                        </pic:blipFill>
                        <pic:spPr>
                          <a:xfrm>
                            <a:off x="10098" y="34711"/>
                            <a:ext cx="3786" cy="289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79.6pt;margin-top:-62.75pt;height:144.6pt;width:575.7pt;z-index:251689984;mso-width-relative:page;mso-height-relative:page;" coordorigin="2370,34710" coordsize="11514,2892" o:gfxdata="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">
                <o:lock v:ext="edit" aspectratio="f"/>
                <v:shape id="_x0000_s1026" o:spid="_x0000_s1026" o:spt="75" alt="b3327eca2e09082f84de16ccfdc9db9" type="#_x0000_t75" style="position:absolute;left:2370;top:34710;height:2892;width:3786;" filled="f" o:preferrelative="t" stroked="f" coordsize="21600,21600" o:gfxdata="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3E/Q+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1" cropleft="3418f" croptop="3158f" cropbottom="9178f" gain="74472f" blacklevel="1966f" o:title=""/>
                  <o:lock v:ext="edit" aspectratio="t"/>
                </v:shape>
                <v:shape id="https://photo-static-api.fotomore.com/creative/vcg/400/new/VCG41N1399354580.jpg?uid=386&amp;timestamp=1685514502&amp;sign=3131e8bb84286ea29307c29784ea87a2" o:spid="_x0000_s1026" o:spt="75" alt="C:/Users/Administrator/Desktop/微信图片_20240829140446.jpg微信图片_20240829140446" type="#_x0000_t75" style="position:absolute;left:6234;top:34711;height:2891;width:3786;" filled="f" o:preferrelative="t" stroked="f" coordsize="21600,21600" o:gfxdata="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b+1l+L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2" cropleft="-9f" croptop="6985f" cropright="9f" cropbottom="6985f" gain="74472f" blacklevel="1966f" o:title=""/>
                  <o:lock v:ext="edit" aspectratio="f"/>
                </v:shape>
                <v:shape id="https://photo-static-api.fotomore.com/creative/vcg/400/new/VCG41N1399354580.jpg?uid=386&amp;timestamp=1685514502&amp;sign=3131e8bb84286ea29307c29784ea87a2" o:spid="_x0000_s1026" o:spt="75" alt="大皇宫" type="#_x0000_t75" style="position:absolute;left:10098;top:34711;height:2891;width:3786;" filled="f" o:preferrelative="t" stroked="f" coordsize="21600,21600" o:gfxdata="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c5ner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13" cropleft="2131f" cropright="2131f" gain="74472f" blacklevel="1966f" o:title=""/>
                  <o:lock v:ext="edit" aspectratio="f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-1103630</wp:posOffset>
                </wp:positionH>
                <wp:positionV relativeFrom="paragraph">
                  <wp:posOffset>1226820</wp:posOffset>
                </wp:positionV>
                <wp:extent cx="2447290" cy="521970"/>
                <wp:effectExtent l="0" t="0" r="3810" b="11430"/>
                <wp:wrapNone/>
                <wp:docPr id="192" name="组合 1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7290" cy="521970"/>
                          <a:chOff x="1264" y="5051"/>
                          <a:chExt cx="3854" cy="822"/>
                        </a:xfrm>
                      </wpg:grpSpPr>
                      <wpg:grpSp>
                        <wpg:cNvPr id="193" name="组合 124"/>
                        <wpg:cNvGrpSpPr/>
                        <wpg:grpSpPr>
                          <a:xfrm>
                            <a:off x="1264" y="5051"/>
                            <a:ext cx="3855" cy="822"/>
                            <a:chOff x="10266" y="18122"/>
                            <a:chExt cx="3932" cy="848"/>
                          </a:xfrm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wpg:grpSpPr>
                        <wps:wsp>
                          <wps:cNvPr id="194" name="矩形 3"/>
                          <wps:cNvSpPr/>
                          <wps:spPr>
                            <a:xfrm>
                              <a:off x="11066" y="18124"/>
                              <a:ext cx="3132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g:grpSp>
                          <wpg:cNvPr id="195" name="组合 10"/>
                          <wpg:cNvGrpSpPr/>
                          <wpg:grpSpPr>
                            <a:xfrm>
                              <a:off x="10266" y="18122"/>
                              <a:ext cx="316" cy="848"/>
                              <a:chOff x="985" y="18122"/>
                              <a:chExt cx="316" cy="848"/>
                            </a:xfrm>
                            <a:grpFill/>
                          </wpg:grpSpPr>
                          <wps:wsp>
                            <wps:cNvPr id="196" name="矩形 4"/>
                            <wps:cNvSpPr/>
                            <wps:spPr>
                              <a:xfrm>
                                <a:off x="985" y="18122"/>
                                <a:ext cx="120" cy="846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  <wps:wsp>
                            <wps:cNvPr id="197" name="矩形 5"/>
                            <wps:cNvSpPr/>
                            <wps:spPr>
                              <a:xfrm>
                                <a:off x="1181" y="18124"/>
                                <a:ext cx="120" cy="846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wpg:grpSp>
                        <wps:wsp>
                          <wps:cNvPr id="198" name="矩形 4"/>
                          <wps:cNvSpPr/>
                          <wps:spPr>
                            <a:xfrm>
                              <a:off x="10656" y="18124"/>
                              <a:ext cx="120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99" name="矩形 4"/>
                          <wps:cNvSpPr/>
                          <wps:spPr>
                            <a:xfrm>
                              <a:off x="10848" y="18124"/>
                              <a:ext cx="120" cy="846"/>
                            </a:xfrm>
                            <a:prstGeom prst="rect">
                              <a:avLst/>
                            </a:prstGeom>
                            <a:grpFill/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200" name="文本框 123"/>
                        <wps:cNvSpPr txBox="1"/>
                        <wps:spPr>
                          <a:xfrm>
                            <a:off x="2305" y="5120"/>
                            <a:ext cx="2531" cy="69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500" w:lineRule="exact"/>
                                <w:jc w:val="distribute"/>
                                <w:textAlignment w:val="auto"/>
                                <w:rPr>
                                  <w:rFonts w:hint="default" w:ascii="汉仪中黑简" w:hAnsi="汉仪中黑简" w:eastAsia="汉仪中黑简" w:cs="汉仪中黑简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中黑简" w:hAnsi="汉仪中黑简" w:eastAsia="汉仪中黑简" w:cs="汉仪中黑简"/>
                                  <w:b/>
                                  <w:bCs/>
                                  <w:color w:val="FFFFFF" w:themeColor="background1"/>
                                  <w:sz w:val="44"/>
                                  <w:szCs w:val="44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日程安排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86.9pt;margin-top:96.6pt;height:41.1pt;width:192.7pt;z-index:251682816;mso-width-relative:page;mso-height-relative:page;" coordorigin="1264,5051" coordsize="3854,822" o:gfxdata="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">
                <o:lock v:ext="edit" aspectratio="f"/>
                <v:group id="组合 124" o:spid="_x0000_s1026" o:spt="203" style="position:absolute;left:1264;top:5051;height:822;width:3855;" coordorigin="10266,18122" coordsize="3932,848" o:gfxdata="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CVQpYhvAAAANwAAAAPAAAAAAAAAAEAIAAAACIAAABkcnMvZG93bnJldi54bWxQ&#10;SwECFAAUAAAACACHTuJAMy8FnjsAAAA5AAAAFQAAAAAAAAABACAAAAALAQAAZHJzL2dyb3Vwc2hh&#10;cGV4bWwueG1sUEsFBgAAAAAGAAYAYAEAAMgDAAAAAA==&#10;">
                  <o:lock v:ext="edit" aspectratio="f"/>
                  <v:rect id="矩形 3" o:spid="_x0000_s1026" o:spt="1" style="position:absolute;left:11066;top:18124;height:846;width:3132;v-text-anchor:middle;" filled="t" stroked="f" coordsize="21600,21600" o:gfxdata="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Lwdr/vQAA&#10;ANwAAAAPAAAAAAAAAAEAIAAAACIAAABkcnMvZG93bnJldi54bWxQSwECFAAUAAAACACHTuJAMy8F&#10;njsAAAA5AAAAEAAAAAAAAAABACAAAAAMAQAAZHJzL3NoYXBleG1sLnhtbFBLBQYAAAAABgAGAFsB&#10;AAC2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group id="组合 10" o:spid="_x0000_s1026" o:spt="203" style="position:absolute;left:10266;top:18122;height:848;width:316;" coordorigin="985,18122" coordsize="316,848" o:gfxdata="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B156vOvAAAANwAAAAPAAAAAAAAAAEAIAAAACIAAABkcnMvZG93bnJldi54bWxQ&#10;SwECFAAUAAAACACHTuJAMy8FnjsAAAA5AAAAFQAAAAAAAAABACAAAAALAQAAZHJzL2dyb3Vwc2hh&#10;cGV4bWwueG1sUEsFBgAAAAAGAAYAYAEAAMgDAAAAAA==&#10;">
                    <o:lock v:ext="edit" aspectratio="f"/>
                    <v:rect id="矩形 4" o:spid="_x0000_s1026" o:spt="1" style="position:absolute;left:985;top:18122;height:846;width:120;v-text-anchor:middle;" filled="t" stroked="f" coordsize="21600,21600" o:gfxdata="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UX+ETvQAA&#10;ANwAAAAPAAAAAAAAAAEAIAAAACIAAABkcnMvZG93bnJldi54bWxQSwECFAAUAAAACACHTuJAMy8F&#10;njsAAAA5AAAAEAAAAAAAAAABACAAAAAMAQAAZHJzL3NoYXBleG1sLnhtbFBLBQYAAAAABgAGAFsB&#10;AAC2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  <v:rect id="矩形 5" o:spid="_x0000_s1026" o:spt="1" style="position:absolute;left:1181;top:18124;height:846;width:120;v-text-anchor:middle;" filled="t" stroked="f" coordsize="21600,21600" o:gfxdata="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7E0SIvQAA&#10;ANwAAAAPAAAAAAAAAAEAIAAAACIAAABkcnMvZG93bnJldi54bWxQSwECFAAUAAAACACHTuJAMy8F&#10;njsAAAA5AAAAEAAAAAAAAAABACAAAAAMAQAAZHJzL3NoYXBleG1sLnhtbFBLBQYAAAAABgAGAFsB&#10;AAC2AwAAAAA=&#10;">
                      <v:fill on="t" focussize="0,0"/>
                      <v:stroke on="f" weight="1pt" miterlimit="8" joinstyle="miter"/>
                      <v:imagedata o:title=""/>
                      <o:lock v:ext="edit" aspectratio="f"/>
                    </v:rect>
                  </v:group>
                  <v:rect id="矩形 4" o:spid="_x0000_s1026" o:spt="1" style="position:absolute;left:10656;top:18124;height:846;width:120;v-text-anchor:middle;" filled="t" stroked="f" coordsize="21600,21600" o:gfxdata="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KjND6&#10;wAAAANwAAAAPAAAAAAAAAAEAIAAAACIAAABkcnMvZG93bnJldi54bWxQSwECFAAUAAAACACHTuJA&#10;My8FnjsAAAA5AAAAEAAAAAAAAAABACAAAAAPAQAAZHJzL3NoYXBleG1sLnhtbFBLBQYAAAAABgAG&#10;AFsBAAC5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  <v:rect id="矩形 4" o:spid="_x0000_s1026" o:spt="1" style="position:absolute;left:10848;top:18124;height:846;width:120;v-text-anchor:middle;" filled="t" stroked="f" coordsize="21600,21600" o:gfxdata="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lwHVhvQAA&#10;ANwAAAAPAAAAAAAAAAEAIAAAACIAAABkcnMvZG93bnJldi54bWxQSwECFAAUAAAACACHTuJAMy8F&#10;njsAAAA5AAAAEAAAAAAAAAABACAAAAAMAQAAZHJzL3NoYXBleG1sLnhtbFBLBQYAAAAABgAGAFsB&#10;AAC2AwAAAAA=&#10;">
                    <v:fill on="t" focussize="0,0"/>
                    <v:stroke on="f" weight="1pt" miterlimit="8" joinstyle="miter"/>
                    <v:imagedata o:title=""/>
                    <o:lock v:ext="edit" aspectratio="f"/>
                  </v:rect>
                </v:group>
                <v:shape id="文本框 123" o:spid="_x0000_s1026" o:spt="202" type="#_x0000_t202" style="position:absolute;left:2305;top:5120;height:698;width:2531;" filled="f" stroked="f" coordsize="21600,21600" o:gfxdata="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TvbPK8AAAA&#10;3AAAAA8AAAAAAAAAAQAgAAAAIgAAAGRycy9kb3ducmV2LnhtbFBLAQIUABQAAAAIAIdO4kAzLwWe&#10;OwAAADkAAAAQAAAAAAAAAAEAIAAAAAsBAABkcnMvc2hhcGV4bWwueG1sUEsFBgAAAAAGAAYAWwEA&#10;ALU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500" w:lineRule="exact"/>
                          <w:jc w:val="distribute"/>
                          <w:textAlignment w:val="auto"/>
                          <w:rPr>
                            <w:rFonts w:hint="default" w:ascii="汉仪中黑简" w:hAnsi="汉仪中黑简" w:eastAsia="汉仪中黑简" w:cs="汉仪中黑简"/>
                            <w:b/>
                            <w:bCs/>
                            <w:color w:val="FFFFFF" w:themeColor="background1"/>
                            <w:sz w:val="44"/>
                            <w:szCs w:val="44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中黑简" w:hAnsi="汉仪中黑简" w:eastAsia="汉仪中黑简" w:cs="汉仪中黑简"/>
                            <w:b/>
                            <w:bCs/>
                            <w:color w:val="FFFFFF" w:themeColor="background1"/>
                            <w:sz w:val="44"/>
                            <w:szCs w:val="44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日程安排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bookmarkStart w:id="0" w:name="_GoBack"/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-1384300</wp:posOffset>
                </wp:positionH>
                <wp:positionV relativeFrom="page">
                  <wp:posOffset>9225280</wp:posOffset>
                </wp:positionV>
                <wp:extent cx="7839075" cy="1903095"/>
                <wp:effectExtent l="0" t="0" r="9525" b="1905"/>
                <wp:wrapNone/>
                <wp:docPr id="203" name="矩形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39075" cy="190309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109pt;margin-top:726.4pt;height:149.85pt;width:617.25pt;mso-position-vertical-relative:page;z-index:251683840;v-text-anchor:middle;mso-width-relative:page;mso-height-relative:page;" fillcolor="#0070C0" filled="t" stroked="f" coordsize="21600,21600" o:gfxdata="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AAAAABkcnMvUEsBAhQAFAAAAAgAh07iQEx3/ATfAAAADwEAAA8AAAAAAAAAAQAgAAAAIgAAAGRy&#10;cy9kb3ducmV2LnhtbFBLAQIUABQAAAAIAIdO4kDfmYkdcAIAANAEAAAOAAAAAAAAAAEAIAAAAC4B&#10;AABkcnMvZTJvRG9jLnhtbFBLBQYAAAAABgAGAFkBAAAQBg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1" w:fontKey="{BB99D4F3-57CC-4813-9CE0-5726CD239BC9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2" w:fontKey="{D68BDF6D-A4F9-4993-A40B-EF0BF6277094}"/>
  </w:font>
  <w:font w:name="汉仪润圆-65简">
    <w:panose1 w:val="00020600040101010101"/>
    <w:charset w:val="86"/>
    <w:family w:val="auto"/>
    <w:pitch w:val="default"/>
    <w:sig w:usb0="A00002BF" w:usb1="1ACF7CFA" w:usb2="00000016" w:usb3="00000000" w:csb0="0004009F" w:csb1="DFD70000"/>
    <w:embedRegular r:id="rId3" w:fontKey="{F5559CD0-4A15-4FD5-B47F-BFE88C2AEBBB}"/>
  </w:font>
  <w:font w:name="汉仪中黑简">
    <w:panose1 w:val="02010600000101010101"/>
    <w:charset w:val="86"/>
    <w:family w:val="auto"/>
    <w:pitch w:val="default"/>
    <w:sig w:usb0="00000001" w:usb1="080E0800" w:usb2="00000002" w:usb3="00000000" w:csb0="00040000" w:csb1="00000000"/>
    <w:embedRegular r:id="rId4" w:fontKey="{EC86C3A7-D2AF-4452-B481-A641E80C2214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B0E4710"/>
    <w:multiLevelType w:val="singleLevel"/>
    <w:tmpl w:val="FB0E4710"/>
    <w:lvl w:ilvl="0" w:tentative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saveSubset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hjYmFkZWM5ZTRiYmEwZTBiMjQ2OTBiNWQyNWE0YmMifQ=="/>
  </w:docVars>
  <w:rsids>
    <w:rsidRoot w:val="62350BDC"/>
    <w:rsid w:val="011E3CE2"/>
    <w:rsid w:val="025E1219"/>
    <w:rsid w:val="040E3D61"/>
    <w:rsid w:val="04BA1C39"/>
    <w:rsid w:val="04E21A99"/>
    <w:rsid w:val="05DD4BF7"/>
    <w:rsid w:val="06C84383"/>
    <w:rsid w:val="07157329"/>
    <w:rsid w:val="08BE74D9"/>
    <w:rsid w:val="08F26387"/>
    <w:rsid w:val="0ABC4E1C"/>
    <w:rsid w:val="0AC84EA5"/>
    <w:rsid w:val="0C4303E8"/>
    <w:rsid w:val="0C9F66CF"/>
    <w:rsid w:val="0FF206B3"/>
    <w:rsid w:val="100504F4"/>
    <w:rsid w:val="10AE010C"/>
    <w:rsid w:val="112B4EF3"/>
    <w:rsid w:val="11E70D3A"/>
    <w:rsid w:val="14530ECE"/>
    <w:rsid w:val="151823D0"/>
    <w:rsid w:val="159B5E36"/>
    <w:rsid w:val="165B11E6"/>
    <w:rsid w:val="19B82C8F"/>
    <w:rsid w:val="19C10A6B"/>
    <w:rsid w:val="1C3F15EC"/>
    <w:rsid w:val="1F140DC3"/>
    <w:rsid w:val="1FC60788"/>
    <w:rsid w:val="20072E6D"/>
    <w:rsid w:val="21175A92"/>
    <w:rsid w:val="214202C2"/>
    <w:rsid w:val="23244182"/>
    <w:rsid w:val="23B9286F"/>
    <w:rsid w:val="253E2861"/>
    <w:rsid w:val="29FF1653"/>
    <w:rsid w:val="2C941D83"/>
    <w:rsid w:val="2C965E4B"/>
    <w:rsid w:val="2D151498"/>
    <w:rsid w:val="2E1D2B12"/>
    <w:rsid w:val="2E22139E"/>
    <w:rsid w:val="2E4B38CA"/>
    <w:rsid w:val="304B557D"/>
    <w:rsid w:val="31402572"/>
    <w:rsid w:val="315674F7"/>
    <w:rsid w:val="333472C1"/>
    <w:rsid w:val="337A485E"/>
    <w:rsid w:val="35257BDD"/>
    <w:rsid w:val="3B0F5842"/>
    <w:rsid w:val="3BF428FA"/>
    <w:rsid w:val="3CF8677E"/>
    <w:rsid w:val="3D8C460C"/>
    <w:rsid w:val="3D8C5D65"/>
    <w:rsid w:val="3DF63CEF"/>
    <w:rsid w:val="40EF39EB"/>
    <w:rsid w:val="43CE2D5D"/>
    <w:rsid w:val="44DD5ED6"/>
    <w:rsid w:val="454A5BED"/>
    <w:rsid w:val="45C97056"/>
    <w:rsid w:val="48112777"/>
    <w:rsid w:val="497210C0"/>
    <w:rsid w:val="4BD14AAC"/>
    <w:rsid w:val="4BFB5F81"/>
    <w:rsid w:val="4C804F14"/>
    <w:rsid w:val="4CB95C3F"/>
    <w:rsid w:val="4E1A2883"/>
    <w:rsid w:val="4F724766"/>
    <w:rsid w:val="516B3CD3"/>
    <w:rsid w:val="534D070C"/>
    <w:rsid w:val="555D7B40"/>
    <w:rsid w:val="57DF7A0D"/>
    <w:rsid w:val="590C4FE0"/>
    <w:rsid w:val="59940915"/>
    <w:rsid w:val="5C786C9A"/>
    <w:rsid w:val="5CBD6076"/>
    <w:rsid w:val="5CBE442A"/>
    <w:rsid w:val="5CF66963"/>
    <w:rsid w:val="5D226489"/>
    <w:rsid w:val="5D451C80"/>
    <w:rsid w:val="5DAB019F"/>
    <w:rsid w:val="5F465EA7"/>
    <w:rsid w:val="5F7C3E1E"/>
    <w:rsid w:val="5FD117C0"/>
    <w:rsid w:val="605D6AAF"/>
    <w:rsid w:val="611937FB"/>
    <w:rsid w:val="61EE4098"/>
    <w:rsid w:val="62350BDC"/>
    <w:rsid w:val="62E05838"/>
    <w:rsid w:val="63512557"/>
    <w:rsid w:val="636638F1"/>
    <w:rsid w:val="674A2DA3"/>
    <w:rsid w:val="67AC7476"/>
    <w:rsid w:val="693C78FA"/>
    <w:rsid w:val="6E9475F0"/>
    <w:rsid w:val="70343FA4"/>
    <w:rsid w:val="712B1213"/>
    <w:rsid w:val="733621BD"/>
    <w:rsid w:val="75361F9A"/>
    <w:rsid w:val="756026E5"/>
    <w:rsid w:val="76A90074"/>
    <w:rsid w:val="787901EE"/>
    <w:rsid w:val="7B025188"/>
    <w:rsid w:val="7DA46F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autoRedefine/>
    <w:semiHidden/>
    <w:qFormat/>
    <w:uiPriority w:val="0"/>
  </w:style>
  <w:style w:type="table" w:default="1" w:styleId="4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autoRedefine/>
    <w:semiHidden/>
    <w:qFormat/>
    <w:uiPriority w:val="0"/>
    <w:rPr>
      <w:rFonts w:ascii="宋体" w:hAnsi="宋体" w:eastAsia="宋体" w:cs="宋体"/>
      <w:sz w:val="22"/>
      <w:szCs w:val="22"/>
      <w:lang w:val="en-US" w:eastAsia="en-US" w:bidi="ar-SA"/>
    </w:rPr>
  </w:style>
  <w:style w:type="paragraph" w:styleId="3">
    <w:name w:val="Normal (Web)"/>
    <w:basedOn w:val="1"/>
    <w:autoRedefine/>
    <w:qFormat/>
    <w:uiPriority w:val="0"/>
    <w:rPr>
      <w:sz w:val="24"/>
    </w:rPr>
  </w:style>
  <w:style w:type="table" w:styleId="5">
    <w:name w:val="Table Grid"/>
    <w:basedOn w:val="4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7">
    <w:name w:val="Hyperlink"/>
    <w:basedOn w:val="6"/>
    <w:autoRedefine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&#24352;&#38745;&#33841;\AppData\Roaming\kingsoft\office6\templates\download\6bea91249e1502886b1c703917df525c\&#27224;&#33394;&#31616;&#32422;&#23398;&#26657;&#25307;&#29983;&#31616;&#31456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  <s:tags>
    <s:tag s:spid="_x0000_s1026">
      <s:item s:name="KSO_DOCER_RESOURCE_TRACE_INFO" s:val="{&quot;id&quot;:&quot;209392780&quot;,&quot;origin&quot;:0,&quot;type&quot;:&quot;pictures&quot;,&quot;user&quot;:&quot;922094664&quot;}"/>
    </s:tag>
  </s:tag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橘色简约学校招生简章.docx</Template>
  <Pages>3</Pages>
  <Words>3</Words>
  <Characters>3</Characters>
  <Lines>0</Lines>
  <Paragraphs>0</Paragraphs>
  <TotalTime>10</TotalTime>
  <ScaleCrop>false</ScaleCrop>
  <LinksUpToDate>false</LinksUpToDate>
  <CharactersWithSpaces>108</CharactersWithSpaces>
  <Application>WPS Office_12.1.0.16364_F1E327BC-269C-435d-A152-05C5408002CA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2023-11-07T05:41:00Z</dcterms:created>
  <dc:creator>masque</dc:creator>
  <cp:lastModifiedBy>王杨</cp:lastModifiedBy>
  <dcterms:modified xsi:type="dcterms:W3CDTF">2024-10-09T06:43:11Z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2052-12.1.0.16364</vt:lpwstr>
  </property>
  <property fmtid="{D5CDD505-2E9C-101B-9397-08002B2CF9AE}" pid="3" name="ICV">
    <vt:lpwstr>AA6149C13D484AA287D88ED4B9B1BFEF_13</vt:lpwstr>
  </property>
</Properties>
</file>